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7714F6C2" w:rsidR="00820BC5" w:rsidRPr="00E92332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 w:rsidRPr="00E92332">
        <w:rPr>
          <w:rFonts w:cs="Arial"/>
          <w:b/>
          <w:sz w:val="24"/>
          <w:szCs w:val="24"/>
          <w:lang w:val="en-US"/>
        </w:rPr>
        <w:t>3GPP TSG-RAN WG4 Meeting #</w:t>
      </w:r>
      <w:r w:rsidR="00502CE0">
        <w:rPr>
          <w:rFonts w:cs="Arial"/>
          <w:b/>
          <w:sz w:val="24"/>
          <w:szCs w:val="24"/>
          <w:lang w:val="en-US"/>
        </w:rPr>
        <w:t>1</w:t>
      </w:r>
      <w:r w:rsidR="006D07BB">
        <w:rPr>
          <w:rFonts w:cs="Arial"/>
          <w:b/>
          <w:sz w:val="24"/>
          <w:szCs w:val="24"/>
          <w:lang w:val="en-US"/>
        </w:rPr>
        <w:t>16</w:t>
      </w:r>
      <w:r w:rsidRPr="00E92332">
        <w:rPr>
          <w:rFonts w:cs="Arial"/>
          <w:b/>
          <w:sz w:val="24"/>
          <w:szCs w:val="24"/>
          <w:lang w:val="en-US"/>
        </w:rPr>
        <w:tab/>
      </w:r>
      <w:r w:rsidR="001B3578" w:rsidRPr="001B3578">
        <w:rPr>
          <w:rFonts w:cs="Arial"/>
          <w:b/>
          <w:sz w:val="24"/>
          <w:szCs w:val="24"/>
          <w:lang w:val="en-US"/>
        </w:rPr>
        <w:t>R4-2509942</w:t>
      </w:r>
    </w:p>
    <w:p w14:paraId="6F9F125A" w14:textId="06AF5A6D" w:rsidR="00820BC5" w:rsidRPr="00E92332" w:rsidRDefault="006D07BB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Bengaluru</w:t>
      </w:r>
      <w:r w:rsidR="00F1354A" w:rsidRPr="00E9233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25</w:t>
      </w:r>
      <w:r w:rsidR="00820BC5" w:rsidRPr="00E92332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– </w:t>
      </w:r>
      <w:r w:rsidR="00502CE0">
        <w:rPr>
          <w:rFonts w:cs="Arial"/>
          <w:b/>
          <w:sz w:val="24"/>
          <w:szCs w:val="24"/>
          <w:lang w:val="en-US"/>
        </w:rPr>
        <w:t>2</w:t>
      </w:r>
      <w:r>
        <w:rPr>
          <w:rFonts w:cs="Arial"/>
          <w:b/>
          <w:sz w:val="24"/>
          <w:szCs w:val="24"/>
          <w:lang w:val="en-US"/>
        </w:rPr>
        <w:t>9</w:t>
      </w:r>
      <w:r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Aug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E92332">
        <w:rPr>
          <w:rFonts w:cs="Arial"/>
          <w:b/>
          <w:sz w:val="24"/>
          <w:szCs w:val="24"/>
          <w:lang w:val="en-US"/>
        </w:rPr>
        <w:t>2</w:t>
      </w:r>
      <w:r w:rsidR="00704267" w:rsidRPr="00E92332">
        <w:rPr>
          <w:rFonts w:cs="Arial"/>
          <w:b/>
          <w:sz w:val="24"/>
          <w:szCs w:val="24"/>
          <w:lang w:val="en-US"/>
        </w:rPr>
        <w:t>5</w:t>
      </w:r>
    </w:p>
    <w:p w14:paraId="448FE747" w14:textId="77777777" w:rsidR="0043450E" w:rsidRPr="00E92332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5FA86DE0" w14:textId="79E6C46A" w:rsidR="0043450E" w:rsidRPr="00E92332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E92332">
        <w:rPr>
          <w:b/>
          <w:sz w:val="22"/>
          <w:lang w:val="en-US"/>
        </w:rPr>
        <w:t xml:space="preserve">Source: </w:t>
      </w:r>
      <w:r w:rsidRPr="00E92332">
        <w:rPr>
          <w:b/>
          <w:sz w:val="22"/>
          <w:lang w:val="en-US"/>
        </w:rPr>
        <w:tab/>
      </w:r>
      <w:r w:rsidRPr="00E92332">
        <w:rPr>
          <w:sz w:val="22"/>
          <w:lang w:val="en-US"/>
        </w:rPr>
        <w:t>Nok</w:t>
      </w:r>
      <w:r w:rsidR="00BC764C" w:rsidRPr="00E92332">
        <w:rPr>
          <w:sz w:val="22"/>
          <w:lang w:val="en-US"/>
        </w:rPr>
        <w:t>ia</w:t>
      </w:r>
    </w:p>
    <w:p w14:paraId="5B8C1778" w14:textId="265CB7DB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>Title:</w:t>
      </w:r>
      <w:r w:rsidRPr="00E92332">
        <w:rPr>
          <w:sz w:val="22"/>
          <w:lang w:val="en-US"/>
        </w:rPr>
        <w:t xml:space="preserve"> </w:t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bookmarkStart w:id="1" w:name="_Hlk24032798"/>
      <w:r w:rsidR="00013C65" w:rsidRPr="00E92332">
        <w:rPr>
          <w:sz w:val="22"/>
          <w:lang w:val="en-US"/>
        </w:rPr>
        <w:t>n</w:t>
      </w:r>
      <w:r w:rsidR="002A67DB" w:rsidRPr="00E92332">
        <w:rPr>
          <w:sz w:val="22"/>
          <w:lang w:val="en-US"/>
        </w:rPr>
        <w:t>26</w:t>
      </w:r>
      <w:r w:rsidR="00013C65" w:rsidRPr="00E92332">
        <w:rPr>
          <w:sz w:val="22"/>
          <w:lang w:val="en-US"/>
        </w:rPr>
        <w:t xml:space="preserve"> </w:t>
      </w:r>
      <w:r w:rsidR="002A67DB" w:rsidRPr="00E92332">
        <w:rPr>
          <w:sz w:val="22"/>
          <w:lang w:val="en-US"/>
        </w:rPr>
        <w:t>7 MHz</w:t>
      </w:r>
      <w:r w:rsidR="00013C65" w:rsidRPr="00E92332">
        <w:rPr>
          <w:sz w:val="22"/>
          <w:lang w:val="en-US"/>
        </w:rPr>
        <w:t xml:space="preserve"> A-MP</w:t>
      </w:r>
      <w:r w:rsidR="00EA6AFB">
        <w:rPr>
          <w:sz w:val="22"/>
          <w:lang w:val="en-US"/>
        </w:rPr>
        <w:t>R</w:t>
      </w:r>
      <w:r w:rsidR="00013C65" w:rsidRPr="00E92332">
        <w:rPr>
          <w:sz w:val="22"/>
          <w:lang w:val="en-US"/>
        </w:rPr>
        <w:t xml:space="preserve"> proposal</w:t>
      </w:r>
      <w:r w:rsidR="00995CA4">
        <w:rPr>
          <w:sz w:val="22"/>
          <w:lang w:val="en-US"/>
        </w:rPr>
        <w:t>s</w:t>
      </w:r>
    </w:p>
    <w:bookmarkEnd w:id="1"/>
    <w:p w14:paraId="286D426B" w14:textId="197EDF90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 xml:space="preserve">Agenda Item: </w:t>
      </w:r>
      <w:r w:rsidRPr="00E92332">
        <w:rPr>
          <w:b/>
          <w:sz w:val="22"/>
          <w:lang w:val="en-US"/>
        </w:rPr>
        <w:tab/>
      </w:r>
      <w:r w:rsidRPr="00E92332">
        <w:rPr>
          <w:b/>
          <w:sz w:val="22"/>
          <w:lang w:val="en-US"/>
        </w:rPr>
        <w:tab/>
      </w:r>
      <w:r w:rsidR="00090156" w:rsidRPr="00E92332">
        <w:rPr>
          <w:b/>
          <w:sz w:val="22"/>
          <w:lang w:val="en-US"/>
        </w:rPr>
        <w:tab/>
      </w:r>
      <w:r w:rsidR="000D6BB4">
        <w:rPr>
          <w:b/>
          <w:sz w:val="22"/>
          <w:lang w:val="en-US"/>
        </w:rPr>
        <w:t>7</w:t>
      </w:r>
      <w:r w:rsidR="006D4649" w:rsidRPr="00E92332">
        <w:rPr>
          <w:b/>
          <w:sz w:val="22"/>
          <w:lang w:val="en-US"/>
        </w:rPr>
        <w:t>.</w:t>
      </w:r>
      <w:r w:rsidR="000D6BB4">
        <w:rPr>
          <w:b/>
          <w:sz w:val="22"/>
          <w:lang w:val="en-US"/>
        </w:rPr>
        <w:t>4</w:t>
      </w:r>
      <w:r w:rsidR="006D4649" w:rsidRPr="00E92332">
        <w:rPr>
          <w:b/>
          <w:sz w:val="22"/>
          <w:lang w:val="en-US"/>
        </w:rPr>
        <w:t>.</w:t>
      </w:r>
      <w:r w:rsidR="000D6BB4">
        <w:rPr>
          <w:b/>
          <w:sz w:val="22"/>
          <w:lang w:val="en-US"/>
        </w:rPr>
        <w:t>3</w:t>
      </w:r>
    </w:p>
    <w:p w14:paraId="0299C4F6" w14:textId="45F6DF21" w:rsidR="0043450E" w:rsidRPr="00E92332" w:rsidRDefault="0043450E" w:rsidP="0043450E">
      <w:pPr>
        <w:tabs>
          <w:tab w:val="left" w:pos="1985"/>
        </w:tabs>
        <w:jc w:val="both"/>
        <w:rPr>
          <w:caps/>
          <w:sz w:val="22"/>
          <w:lang w:val="en-US"/>
        </w:rPr>
      </w:pPr>
      <w:r w:rsidRPr="00E92332">
        <w:rPr>
          <w:b/>
          <w:sz w:val="22"/>
          <w:lang w:val="en-US"/>
        </w:rPr>
        <w:t>Document for:</w:t>
      </w:r>
      <w:r w:rsidRPr="00E92332">
        <w:rPr>
          <w:sz w:val="22"/>
          <w:lang w:val="en-US"/>
        </w:rPr>
        <w:tab/>
      </w:r>
      <w:r w:rsidR="00595F9E" w:rsidRPr="00E92332">
        <w:rPr>
          <w:sz w:val="22"/>
          <w:lang w:val="en-US"/>
        </w:rPr>
        <w:t>Approval</w:t>
      </w:r>
    </w:p>
    <w:p w14:paraId="6025CCC9" w14:textId="77777777" w:rsidR="0043450E" w:rsidRPr="00E92332" w:rsidRDefault="0043450E" w:rsidP="0043450E">
      <w:pPr>
        <w:pStyle w:val="Heading1"/>
        <w:rPr>
          <w:lang w:val="en-US"/>
        </w:rPr>
      </w:pPr>
      <w:r w:rsidRPr="00E92332">
        <w:rPr>
          <w:lang w:val="en-US"/>
        </w:rPr>
        <w:t>1</w:t>
      </w:r>
      <w:r w:rsidRPr="00E92332">
        <w:rPr>
          <w:lang w:val="en-US"/>
        </w:rPr>
        <w:tab/>
        <w:t>Introduction</w:t>
      </w:r>
    </w:p>
    <w:p w14:paraId="252E1670" w14:textId="31A72DA1" w:rsidR="00DF2E6B" w:rsidRPr="00E92332" w:rsidRDefault="00657F08" w:rsidP="000B5E8E">
      <w:pPr>
        <w:rPr>
          <w:lang w:val="en-US"/>
        </w:rPr>
      </w:pPr>
      <w:r>
        <w:rPr>
          <w:lang w:val="en-US"/>
        </w:rPr>
        <w:t>W</w:t>
      </w:r>
      <w:r w:rsidR="00F537E2" w:rsidRPr="00E92332">
        <w:rPr>
          <w:lang w:val="en-US"/>
        </w:rPr>
        <w:t xml:space="preserve">e make </w:t>
      </w:r>
      <w:r w:rsidR="00967155">
        <w:rPr>
          <w:lang w:val="en-US"/>
        </w:rPr>
        <w:t>A-MPR proposals for 7 MHz CBW on operating band n26</w:t>
      </w:r>
      <w:r>
        <w:rPr>
          <w:lang w:val="en-US"/>
        </w:rPr>
        <w:t xml:space="preserve"> based on our</w:t>
      </w:r>
      <w:r w:rsidR="001679E6">
        <w:rPr>
          <w:lang w:val="en-US"/>
        </w:rPr>
        <w:t xml:space="preserve"> observations and</w:t>
      </w:r>
      <w:r w:rsidR="003E172B">
        <w:rPr>
          <w:lang w:val="en-US"/>
        </w:rPr>
        <w:t xml:space="preserve"> </w:t>
      </w:r>
      <w:r>
        <w:rPr>
          <w:lang w:val="en-US"/>
        </w:rPr>
        <w:t>simulatio</w:t>
      </w:r>
      <w:r w:rsidR="00EA6AFB">
        <w:rPr>
          <w:lang w:val="en-US"/>
        </w:rPr>
        <w:t>n results</w:t>
      </w:r>
      <w:r w:rsidR="00F537E2" w:rsidRPr="00E92332">
        <w:rPr>
          <w:lang w:val="en-US"/>
        </w:rPr>
        <w:t>.</w:t>
      </w:r>
    </w:p>
    <w:p w14:paraId="741F81E1" w14:textId="502518D4" w:rsidR="000A6A9A" w:rsidRPr="00E92332" w:rsidRDefault="000A6A9A" w:rsidP="000A6A9A">
      <w:pPr>
        <w:pStyle w:val="Heading1"/>
        <w:rPr>
          <w:lang w:val="en-US"/>
        </w:rPr>
      </w:pPr>
      <w:r w:rsidRPr="00E92332">
        <w:rPr>
          <w:lang w:val="en-US"/>
        </w:rPr>
        <w:t>2</w:t>
      </w:r>
      <w:r w:rsidRPr="00E92332">
        <w:rPr>
          <w:lang w:val="en-US"/>
        </w:rPr>
        <w:tab/>
      </w:r>
      <w:r w:rsidR="005206FF" w:rsidRPr="00E92332">
        <w:rPr>
          <w:lang w:val="en-US"/>
        </w:rPr>
        <w:t>Simulation assumptions and scenario</w:t>
      </w:r>
    </w:p>
    <w:p w14:paraId="385F1B2F" w14:textId="77777777" w:rsidR="00F4301B" w:rsidRDefault="00F4301B" w:rsidP="00F4301B">
      <w:pPr>
        <w:pStyle w:val="Heading2"/>
      </w:pPr>
      <w:r>
        <w:t>2.1</w:t>
      </w:r>
      <w:r>
        <w:tab/>
        <w:t>Simulation parameters</w:t>
      </w:r>
    </w:p>
    <w:p w14:paraId="33A298F1" w14:textId="6E13B5CC" w:rsidR="00F4301B" w:rsidRDefault="00F4301B" w:rsidP="00F4301B">
      <w:pPr>
        <w:pStyle w:val="ListParagraph"/>
        <w:numPr>
          <w:ilvl w:val="0"/>
          <w:numId w:val="10"/>
        </w:numPr>
      </w:pPr>
      <w:r>
        <w:t>Operating band n26 (UL 814 MHz – 849 MHz)</w:t>
      </w:r>
    </w:p>
    <w:p w14:paraId="72ADE41B" w14:textId="0D5272E3" w:rsidR="00F4301B" w:rsidRPr="001663F0" w:rsidRDefault="00F9126F" w:rsidP="00F4301B">
      <w:pPr>
        <w:pStyle w:val="ListParagraph"/>
        <w:numPr>
          <w:ilvl w:val="0"/>
          <w:numId w:val="10"/>
        </w:numPr>
      </w:pPr>
      <w:r>
        <w:t>Carrier</w:t>
      </w:r>
      <w:r w:rsidR="00CF17B0">
        <w:rPr>
          <w:lang w:val="en-US"/>
        </w:rPr>
        <w:t xml:space="preserve"> </w:t>
      </w:r>
      <w:r w:rsidR="0025512D">
        <w:rPr>
          <w:lang w:val="en-US"/>
        </w:rPr>
        <w:t>positions according to the WF of the last meeting [1]</w:t>
      </w:r>
      <w:r w:rsidR="001663F0">
        <w:rPr>
          <w:lang w:val="en-US"/>
        </w:rPr>
        <w:t>:</w:t>
      </w:r>
    </w:p>
    <w:p w14:paraId="226212B9" w14:textId="77777777" w:rsidR="00E06832" w:rsidRDefault="00E06832" w:rsidP="00E06832">
      <w:pPr>
        <w:pStyle w:val="ListParagraph"/>
        <w:numPr>
          <w:ilvl w:val="1"/>
          <w:numId w:val="10"/>
        </w:numPr>
      </w:pPr>
      <w:r>
        <w:t>NS_12 considering 7 MHz deployed within 814-824 MHz</w:t>
      </w:r>
    </w:p>
    <w:p w14:paraId="2774F795" w14:textId="77777777" w:rsidR="00E06832" w:rsidRDefault="00E06832" w:rsidP="00E06832">
      <w:pPr>
        <w:pStyle w:val="ListParagraph"/>
        <w:numPr>
          <w:ilvl w:val="1"/>
          <w:numId w:val="10"/>
        </w:numPr>
      </w:pPr>
      <w:r>
        <w:t>NS_13 considering 7 MHz deployed in 817-824 MHz (Fc = 820.5 MHz).</w:t>
      </w:r>
    </w:p>
    <w:p w14:paraId="4D4AE7B2" w14:textId="77777777" w:rsidR="00E06832" w:rsidRDefault="00E06832" w:rsidP="00E06832">
      <w:pPr>
        <w:pStyle w:val="ListParagraph"/>
        <w:numPr>
          <w:ilvl w:val="1"/>
          <w:numId w:val="10"/>
        </w:numPr>
      </w:pPr>
      <w:r>
        <w:t>NS_14 considering 7 MHz deployed within 824-849 MHz</w:t>
      </w:r>
    </w:p>
    <w:p w14:paraId="4E8ED153" w14:textId="6B00A2DB" w:rsidR="001663F0" w:rsidRPr="00D22547" w:rsidRDefault="00E06832" w:rsidP="6D1B95CC">
      <w:pPr>
        <w:pStyle w:val="ListParagraph"/>
        <w:numPr>
          <w:ilvl w:val="1"/>
          <w:numId w:val="10"/>
        </w:numPr>
      </w:pPr>
      <w:r w:rsidRPr="4F4CF7B6">
        <w:t>NS_15 considering 7 MHz deployed within 814-845 MHz or within 841.5-849 MHz.</w:t>
      </w:r>
    </w:p>
    <w:p w14:paraId="7B75417F" w14:textId="50F13E71" w:rsidR="00D22547" w:rsidRDefault="00D22547" w:rsidP="00F4301B">
      <w:pPr>
        <w:pStyle w:val="ListParagraph"/>
        <w:numPr>
          <w:ilvl w:val="0"/>
          <w:numId w:val="10"/>
        </w:numPr>
      </w:pPr>
      <w:r>
        <w:rPr>
          <w:lang w:val="en-US"/>
        </w:rPr>
        <w:t>7 MHz CBW with N</w:t>
      </w:r>
      <w:r w:rsidRPr="00D22547">
        <w:rPr>
          <w:vertAlign w:val="subscript"/>
          <w:lang w:val="en-US"/>
        </w:rPr>
        <w:t>RB</w:t>
      </w:r>
      <w:r>
        <w:rPr>
          <w:lang w:val="en-US"/>
        </w:rPr>
        <w:t xml:space="preserve"> = 35</w:t>
      </w:r>
      <w:r w:rsidR="006250AC">
        <w:rPr>
          <w:lang w:val="en-US"/>
        </w:rPr>
        <w:t xml:space="preserve"> </w:t>
      </w:r>
      <w:r w:rsidR="00E6188D">
        <w:rPr>
          <w:lang w:val="en-US"/>
        </w:rPr>
        <w:t xml:space="preserve">as defined in </w:t>
      </w:r>
      <w:r w:rsidR="006250AC">
        <w:rPr>
          <w:lang w:val="en-US"/>
        </w:rPr>
        <w:t>[</w:t>
      </w:r>
      <w:r w:rsidR="00990806">
        <w:rPr>
          <w:lang w:val="en-US"/>
        </w:rPr>
        <w:t>1</w:t>
      </w:r>
      <w:r w:rsidR="006250AC">
        <w:rPr>
          <w:lang w:val="en-US"/>
        </w:rPr>
        <w:t>]</w:t>
      </w:r>
    </w:p>
    <w:p w14:paraId="39F8A8F6" w14:textId="2F216A85" w:rsidR="00F4301B" w:rsidRDefault="00F4301B" w:rsidP="00F4301B">
      <w:pPr>
        <w:pStyle w:val="ListParagraph"/>
        <w:numPr>
          <w:ilvl w:val="0"/>
          <w:numId w:val="10"/>
        </w:numPr>
      </w:pPr>
      <w:r>
        <w:t>Power class</w:t>
      </w:r>
      <w:r w:rsidR="00813967">
        <w:t>es PC2 and</w:t>
      </w:r>
      <w:r>
        <w:t xml:space="preserve"> PC3</w:t>
      </w:r>
    </w:p>
    <w:p w14:paraId="1376C641" w14:textId="77777777" w:rsidR="00F4301B" w:rsidRDefault="00F4301B" w:rsidP="00F4301B">
      <w:pPr>
        <w:pStyle w:val="ListParagraph"/>
        <w:numPr>
          <w:ilvl w:val="0"/>
          <w:numId w:val="10"/>
        </w:numPr>
      </w:pPr>
      <w:r>
        <w:t>WOLA processing</w:t>
      </w:r>
    </w:p>
    <w:p w14:paraId="4EA059C5" w14:textId="77777777" w:rsidR="00F4301B" w:rsidRPr="00BD5C39" w:rsidRDefault="00F4301B" w:rsidP="6D1B95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4F4CF7B6">
        <w:t>I/Q image -28 dBc</w:t>
      </w:r>
    </w:p>
    <w:p w14:paraId="78A0B035" w14:textId="77777777" w:rsidR="00F4301B" w:rsidRPr="00BD5C39" w:rsidRDefault="00F4301B" w:rsidP="6D1B95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4F4CF7B6">
        <w:t>Carrier leakage -28 dBc</w:t>
      </w:r>
    </w:p>
    <w:p w14:paraId="4794D2B2" w14:textId="6E7F4647" w:rsidR="00F4301B" w:rsidRDefault="00F4301B" w:rsidP="6D1B95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4F4CF7B6">
        <w:t>CIM3 -60 dBc</w:t>
      </w:r>
    </w:p>
    <w:p w14:paraId="3363D0CE" w14:textId="2D9FA893" w:rsidR="00F4301B" w:rsidRDefault="00F4301B" w:rsidP="00F4301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Only additional spurious emission masks from NS_12</w:t>
      </w:r>
      <w:r w:rsidR="006363BC">
        <w:t>, NS_13, NS_14</w:t>
      </w:r>
      <w:r>
        <w:t xml:space="preserve"> and NS_15 are simulated. Other gating factors (ACLR, SEM, etc.) are excluded because they are handled by MPR. </w:t>
      </w:r>
    </w:p>
    <w:p w14:paraId="15079CE8" w14:textId="6CB9C518" w:rsidR="0078292B" w:rsidRDefault="0078292B" w:rsidP="0078292B">
      <w:pPr>
        <w:pStyle w:val="Heading2"/>
      </w:pPr>
      <w:r>
        <w:t>2.2</w:t>
      </w:r>
      <w:r>
        <w:tab/>
        <w:t>NS_12 mask</w:t>
      </w:r>
    </w:p>
    <w:p w14:paraId="04DAE22C" w14:textId="77777777" w:rsidR="00A4126F" w:rsidRPr="00A4126F" w:rsidRDefault="00A4126F" w:rsidP="00A4126F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A4126F">
        <w:rPr>
          <w:rFonts w:ascii="Arial" w:hAnsi="Arial" w:cs="Arial"/>
          <w:b/>
          <w:lang w:val="fi-FI" w:eastAsia="ko-KR"/>
        </w:rPr>
        <w:t xml:space="preserve">Table 6.5.3.3.17-1: Additional requirements </w:t>
      </w:r>
      <w:r w:rsidRPr="00A4126F">
        <w:rPr>
          <w:rFonts w:ascii="Arial" w:hAnsi="Arial" w:cs="Arial"/>
          <w:b/>
          <w:lang w:val="fi-FI"/>
        </w:rPr>
        <w:t>"</w:t>
      </w:r>
      <w:r w:rsidRPr="00A4126F">
        <w:rPr>
          <w:rFonts w:ascii="Arial" w:hAnsi="Arial" w:cs="Arial"/>
          <w:b/>
          <w:lang w:val="fi-FI" w:eastAsia="ko-KR"/>
        </w:rPr>
        <w:t>NS_12</w:t>
      </w:r>
      <w:r w:rsidRPr="00A4126F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A4126F" w:rsidRPr="00A4126F" w14:paraId="263E70CC" w14:textId="77777777" w:rsidTr="00A4126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355F3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52A52C4F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B528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47AF8CEF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34BE78A7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7719E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A4126F" w:rsidRPr="00A4126F" w14:paraId="2601F1F7" w14:textId="77777777" w:rsidTr="00A4126F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1701" w14:textId="77777777" w:rsidR="00A4126F" w:rsidRPr="00A4126F" w:rsidRDefault="00A4126F" w:rsidP="00A4126F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537D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3 MHz, 5 MHz, 10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8E1" w14:textId="77777777" w:rsidR="00A4126F" w:rsidRPr="00A4126F" w:rsidRDefault="00A4126F" w:rsidP="00A4126F">
            <w:pPr>
              <w:textAlignment w:val="auto"/>
              <w:rPr>
                <w:lang w:eastAsia="sv-SE"/>
              </w:rPr>
            </w:pPr>
          </w:p>
        </w:tc>
      </w:tr>
      <w:tr w:rsidR="00A4126F" w:rsidRPr="00A4126F" w14:paraId="37A280E5" w14:textId="77777777" w:rsidTr="00A4126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5EE2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C8E2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7C90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A4126F" w:rsidRPr="00A4126F" w14:paraId="06C148B1" w14:textId="77777777" w:rsidTr="00A4126F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B033" w14:textId="77777777" w:rsidR="00A4126F" w:rsidRPr="00A4126F" w:rsidRDefault="00A4126F" w:rsidP="00A4126F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A4126F">
              <w:rPr>
                <w:rFonts w:ascii="Arial" w:hAnsi="Arial" w:cs="Arial"/>
                <w:sz w:val="18"/>
                <w:lang w:val="fi-FI" w:eastAsia="sv-SE"/>
              </w:rPr>
              <w:tab/>
              <w:t>The requirement applies for NR carriers with lower channel edge at or above 814 MHz.</w:t>
            </w:r>
          </w:p>
          <w:p w14:paraId="236F7AA8" w14:textId="77777777" w:rsidR="00A4126F" w:rsidRPr="00A4126F" w:rsidRDefault="00A4126F" w:rsidP="00A4126F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NOTE 2:</w:t>
            </w:r>
            <w:r w:rsidRPr="00A4126F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7FBAEAD2" w14:textId="2FE8EAF2" w:rsidR="009B6F0E" w:rsidRDefault="009B6F0E" w:rsidP="009B6F0E">
      <w:pPr>
        <w:rPr>
          <w:lang w:val="en-US"/>
        </w:rPr>
      </w:pPr>
    </w:p>
    <w:p w14:paraId="30E74B1C" w14:textId="7A8789CA" w:rsidR="00261A60" w:rsidRDefault="00261A60" w:rsidP="00261A60">
      <w:pPr>
        <w:pStyle w:val="Heading2"/>
      </w:pPr>
      <w:r>
        <w:lastRenderedPageBreak/>
        <w:t>2.3</w:t>
      </w:r>
      <w:r>
        <w:tab/>
        <w:t>NS_13 mask</w:t>
      </w:r>
    </w:p>
    <w:p w14:paraId="2BF068A3" w14:textId="77777777" w:rsidR="00211AA3" w:rsidRPr="00211AA3" w:rsidRDefault="00211AA3" w:rsidP="00211AA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211AA3">
        <w:rPr>
          <w:rFonts w:ascii="Arial" w:hAnsi="Arial" w:cs="Arial"/>
          <w:b/>
          <w:lang w:val="fi-FI" w:eastAsia="ko-KR"/>
        </w:rPr>
        <w:t xml:space="preserve">Table 6.5.3.3.18-1: Additional requirements </w:t>
      </w:r>
      <w:r w:rsidRPr="00211AA3">
        <w:rPr>
          <w:rFonts w:ascii="Arial" w:hAnsi="Arial" w:cs="Arial"/>
          <w:b/>
          <w:lang w:val="fi-FI"/>
        </w:rPr>
        <w:t>"</w:t>
      </w:r>
      <w:r w:rsidRPr="00211AA3">
        <w:rPr>
          <w:rFonts w:ascii="Arial" w:hAnsi="Arial" w:cs="Arial"/>
          <w:b/>
          <w:lang w:val="fi-FI" w:eastAsia="ko-KR"/>
        </w:rPr>
        <w:t>NS_13</w:t>
      </w:r>
      <w:r w:rsidRPr="00211AA3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211AA3" w:rsidRPr="00211AA3" w14:paraId="1B2E0B74" w14:textId="77777777" w:rsidTr="00211AA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B04CA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13238F7A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09D8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0B3A8B19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5FF6F993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15EC9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211AA3" w:rsidRPr="00211AA3" w14:paraId="142C1FD1" w14:textId="77777777" w:rsidTr="00211AA3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3117" w14:textId="77777777" w:rsidR="00211AA3" w:rsidRPr="00211AA3" w:rsidRDefault="00211AA3" w:rsidP="00211AA3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11EC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3 MHz, 5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9161" w14:textId="77777777" w:rsidR="00211AA3" w:rsidRPr="00211AA3" w:rsidRDefault="00211AA3" w:rsidP="00211AA3">
            <w:pPr>
              <w:textAlignment w:val="auto"/>
              <w:rPr>
                <w:lang w:eastAsia="sv-SE"/>
              </w:rPr>
            </w:pPr>
          </w:p>
        </w:tc>
      </w:tr>
      <w:tr w:rsidR="00211AA3" w:rsidRPr="00211AA3" w14:paraId="2F390663" w14:textId="77777777" w:rsidTr="00211AA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5C7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CD9F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F6A6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211AA3" w:rsidRPr="00211AA3" w14:paraId="72005C44" w14:textId="77777777" w:rsidTr="00211AA3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D3C4" w14:textId="77777777" w:rsidR="00211AA3" w:rsidRPr="00211AA3" w:rsidRDefault="00211AA3" w:rsidP="00211AA3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211AA3">
              <w:rPr>
                <w:rFonts w:ascii="Arial" w:hAnsi="Arial" w:cs="Arial"/>
                <w:sz w:val="18"/>
                <w:lang w:val="fi-FI" w:eastAsia="sv-SE"/>
              </w:rPr>
              <w:tab/>
              <w:t>The requirement applies for NR carriers with lower channel edge at or above 817 MHz.</w:t>
            </w:r>
          </w:p>
          <w:p w14:paraId="35E6CAD7" w14:textId="77777777" w:rsidR="00211AA3" w:rsidRPr="00211AA3" w:rsidRDefault="00211AA3" w:rsidP="00211AA3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NOTE 2:</w:t>
            </w:r>
            <w:r w:rsidRPr="00211AA3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60419E7A" w14:textId="77777777" w:rsidR="00261A60" w:rsidRDefault="00261A60" w:rsidP="00261A60"/>
    <w:p w14:paraId="258CC471" w14:textId="697669FB" w:rsidR="00261A60" w:rsidRDefault="00261A60" w:rsidP="00261A60">
      <w:pPr>
        <w:pStyle w:val="Heading2"/>
      </w:pPr>
      <w:r>
        <w:t>2.4</w:t>
      </w:r>
      <w:r>
        <w:tab/>
        <w:t>NS_14 mask</w:t>
      </w:r>
    </w:p>
    <w:p w14:paraId="19CC0CCD" w14:textId="77777777" w:rsidR="00211AA3" w:rsidRPr="00211AA3" w:rsidRDefault="00211AA3" w:rsidP="00211AA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211AA3">
        <w:rPr>
          <w:rFonts w:ascii="Arial" w:hAnsi="Arial" w:cs="Arial"/>
          <w:b/>
          <w:lang w:val="fi-FI" w:eastAsia="ko-KR"/>
        </w:rPr>
        <w:t xml:space="preserve">Table 6.5.3.3.19-1: Additional requirements </w:t>
      </w:r>
      <w:r w:rsidRPr="00211AA3">
        <w:rPr>
          <w:rFonts w:ascii="Arial" w:hAnsi="Arial" w:cs="Arial"/>
          <w:b/>
          <w:lang w:val="fi-FI"/>
        </w:rPr>
        <w:t>"</w:t>
      </w:r>
      <w:r w:rsidRPr="00211AA3">
        <w:rPr>
          <w:rFonts w:ascii="Arial" w:hAnsi="Arial" w:cs="Arial"/>
          <w:b/>
          <w:lang w:val="fi-FI" w:eastAsia="ko-KR"/>
        </w:rPr>
        <w:t>NS_14</w:t>
      </w:r>
      <w:r w:rsidRPr="00211AA3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211AA3" w:rsidRPr="00211AA3" w14:paraId="1B4B9588" w14:textId="77777777" w:rsidTr="00211AA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3D2E3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478E3411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5B4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3194B8F4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318824F6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EAD4F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211AA3" w:rsidRPr="00211AA3" w14:paraId="581CB966" w14:textId="77777777" w:rsidTr="00211AA3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301D" w14:textId="77777777" w:rsidR="00211AA3" w:rsidRPr="00211AA3" w:rsidRDefault="00211AA3" w:rsidP="00211AA3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9ABB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211AA3">
              <w:rPr>
                <w:rFonts w:ascii="Arial" w:hAnsi="Arial" w:cs="Arial"/>
                <w:b/>
                <w:sz w:val="18"/>
                <w:lang w:val="fi-FI" w:eastAsia="sv-SE"/>
              </w:rPr>
              <w:t>10 MHz, 15 MHz, 20MHz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DBBD" w14:textId="77777777" w:rsidR="00211AA3" w:rsidRPr="00211AA3" w:rsidRDefault="00211AA3" w:rsidP="00211AA3">
            <w:pPr>
              <w:textAlignment w:val="auto"/>
              <w:rPr>
                <w:lang w:eastAsia="sv-SE"/>
              </w:rPr>
            </w:pPr>
          </w:p>
        </w:tc>
      </w:tr>
      <w:tr w:rsidR="00211AA3" w:rsidRPr="00211AA3" w14:paraId="15A253DE" w14:textId="77777777" w:rsidTr="00211AA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72CB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AF70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F6D" w14:textId="77777777" w:rsidR="00211AA3" w:rsidRPr="00211AA3" w:rsidRDefault="00211AA3" w:rsidP="00211AA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211AA3" w:rsidRPr="00211AA3" w14:paraId="7C71250E" w14:textId="77777777" w:rsidTr="00211AA3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3921" w14:textId="77777777" w:rsidR="00211AA3" w:rsidRPr="00211AA3" w:rsidRDefault="00211AA3" w:rsidP="00211AA3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211AA3">
              <w:rPr>
                <w:rFonts w:ascii="Arial" w:hAnsi="Arial" w:cs="Arial"/>
                <w:sz w:val="18"/>
                <w:lang w:val="fi-FI" w:eastAsia="sv-SE"/>
              </w:rPr>
              <w:tab/>
              <w:t xml:space="preserve">The requirement applies for NR carriers with lower channel edge at or above 824 MHz </w:t>
            </w:r>
          </w:p>
          <w:p w14:paraId="1234536D" w14:textId="77777777" w:rsidR="00211AA3" w:rsidRPr="00211AA3" w:rsidRDefault="00211AA3" w:rsidP="00211AA3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211AA3">
              <w:rPr>
                <w:rFonts w:ascii="Arial" w:hAnsi="Arial" w:cs="Arial"/>
                <w:sz w:val="18"/>
                <w:lang w:val="fi-FI" w:eastAsia="sv-SE"/>
              </w:rPr>
              <w:t>NOTE 2:</w:t>
            </w:r>
            <w:r w:rsidRPr="00211AA3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48DBBCD0" w14:textId="77777777" w:rsidR="00261A60" w:rsidRDefault="00261A60" w:rsidP="009B6F0E">
      <w:pPr>
        <w:rPr>
          <w:lang w:val="en-US"/>
        </w:rPr>
      </w:pPr>
    </w:p>
    <w:p w14:paraId="3705A4CA" w14:textId="654CE668" w:rsidR="0078292B" w:rsidRDefault="0078292B" w:rsidP="0078292B">
      <w:pPr>
        <w:pStyle w:val="Heading2"/>
      </w:pPr>
      <w:r>
        <w:t>2.</w:t>
      </w:r>
      <w:r w:rsidR="00261A60">
        <w:t>5</w:t>
      </w:r>
      <w:r>
        <w:tab/>
        <w:t>NS_15 mask</w:t>
      </w:r>
    </w:p>
    <w:p w14:paraId="539CE687" w14:textId="77777777" w:rsidR="0057788B" w:rsidRPr="0057788B" w:rsidRDefault="0057788B" w:rsidP="0057788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57788B">
        <w:rPr>
          <w:rFonts w:ascii="Arial" w:hAnsi="Arial" w:cs="Arial"/>
          <w:b/>
          <w:lang w:val="fi-FI" w:eastAsia="ko-KR"/>
        </w:rPr>
        <w:t xml:space="preserve">Table 6.5.3.3.20-1: Additional requirements </w:t>
      </w:r>
      <w:r w:rsidRPr="0057788B">
        <w:rPr>
          <w:rFonts w:ascii="Arial" w:hAnsi="Arial" w:cs="Arial"/>
          <w:b/>
          <w:lang w:val="fi-FI"/>
        </w:rPr>
        <w:t>"</w:t>
      </w:r>
      <w:r w:rsidRPr="0057788B">
        <w:rPr>
          <w:rFonts w:ascii="Arial" w:hAnsi="Arial" w:cs="Arial"/>
          <w:b/>
          <w:lang w:val="fi-FI" w:eastAsia="ko-KR"/>
        </w:rPr>
        <w:t>NS_15</w:t>
      </w:r>
      <w:r w:rsidRPr="0057788B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57788B" w:rsidRPr="0057788B" w14:paraId="3D2B26A1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4BD0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7914BCA3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A62A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271450EE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517192BA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6C25D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57788B" w:rsidRPr="0057788B" w14:paraId="37B65086" w14:textId="77777777" w:rsidTr="0057788B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4D9" w14:textId="77777777" w:rsidR="0057788B" w:rsidRPr="0057788B" w:rsidRDefault="0057788B" w:rsidP="0057788B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B1D0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eastAsia="sv-SE"/>
              </w:rPr>
              <w:t>3 MHz, 5 MHz, 10 MHz, 15 MHz, 20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42" w14:textId="77777777" w:rsidR="0057788B" w:rsidRPr="0057788B" w:rsidRDefault="0057788B" w:rsidP="0057788B">
            <w:pPr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57788B" w:rsidRPr="0057788B" w14:paraId="757FE849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EB56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71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B04B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57788B" w:rsidRPr="0057788B" w14:paraId="48F35A29" w14:textId="77777777" w:rsidTr="0057788B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DD1" w14:textId="77777777" w:rsidR="0057788B" w:rsidRPr="0057788B" w:rsidRDefault="0057788B" w:rsidP="0057788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57788B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25EA1932" w14:textId="099C23A1" w:rsidR="00F4301B" w:rsidRPr="00E92332" w:rsidRDefault="00F4301B" w:rsidP="009B6F0E">
      <w:pPr>
        <w:rPr>
          <w:lang w:val="en-US"/>
        </w:rPr>
      </w:pPr>
    </w:p>
    <w:p w14:paraId="437DF1EF" w14:textId="7C3AF36F" w:rsidR="00A46001" w:rsidRDefault="00A46001" w:rsidP="00A46001">
      <w:pPr>
        <w:pStyle w:val="Heading1"/>
        <w:rPr>
          <w:lang w:val="en-US"/>
        </w:rPr>
      </w:pPr>
      <w:r w:rsidRPr="00E92332">
        <w:rPr>
          <w:lang w:val="en-US"/>
        </w:rPr>
        <w:t>3</w:t>
      </w:r>
      <w:r w:rsidRPr="00E92332">
        <w:rPr>
          <w:lang w:val="en-US"/>
        </w:rPr>
        <w:tab/>
      </w:r>
      <w:r w:rsidR="00EA6AFB">
        <w:rPr>
          <w:lang w:val="en-US"/>
        </w:rPr>
        <w:t>A-MPR proposals</w:t>
      </w:r>
    </w:p>
    <w:p w14:paraId="27D6C06F" w14:textId="5452939B" w:rsidR="00B73B34" w:rsidRDefault="00F52A50" w:rsidP="00B73B34">
      <w:pPr>
        <w:rPr>
          <w:lang w:val="en-US"/>
        </w:rPr>
      </w:pPr>
      <w:r>
        <w:rPr>
          <w:lang w:val="en-US"/>
        </w:rPr>
        <w:t>T</w:t>
      </w:r>
      <w:r w:rsidR="00B73B34">
        <w:rPr>
          <w:lang w:val="en-US"/>
        </w:rPr>
        <w:t xml:space="preserve">he tables </w:t>
      </w:r>
      <w:r w:rsidR="0012520C">
        <w:rPr>
          <w:lang w:val="en-US"/>
        </w:rPr>
        <w:t xml:space="preserve">in specification and WF [2] </w:t>
      </w:r>
      <w:r w:rsidR="00B73B34">
        <w:rPr>
          <w:lang w:val="en-US"/>
        </w:rPr>
        <w:t>that contain</w:t>
      </w:r>
      <w:r w:rsidR="0015134D">
        <w:rPr>
          <w:lang w:val="en-US"/>
        </w:rPr>
        <w:t xml:space="preserve"> the</w:t>
      </w:r>
      <w:r w:rsidR="00B73B34">
        <w:rPr>
          <w:lang w:val="en-US"/>
        </w:rPr>
        <w:t xml:space="preserve"> A-MPR values contain</w:t>
      </w:r>
      <w:r w:rsidR="0015134D">
        <w:rPr>
          <w:lang w:val="en-US"/>
        </w:rPr>
        <w:t xml:space="preserve"> also</w:t>
      </w:r>
      <w:r w:rsidR="003E0942">
        <w:rPr>
          <w:lang w:val="en-US"/>
        </w:rPr>
        <w:t xml:space="preserve"> the</w:t>
      </w:r>
      <w:r w:rsidR="00B73B34">
        <w:rPr>
          <w:lang w:val="en-US"/>
        </w:rPr>
        <w:t xml:space="preserve"> text</w:t>
      </w:r>
      <w:r w:rsidR="00BE75F9">
        <w:rPr>
          <w:lang w:val="en-US"/>
        </w:rPr>
        <w:t>s</w:t>
      </w:r>
      <w:r w:rsidR="00B73B34">
        <w:rPr>
          <w:lang w:val="en-US"/>
        </w:rPr>
        <w:t xml:space="preserve"> “Outer/Inner”</w:t>
      </w:r>
      <w:r>
        <w:rPr>
          <w:lang w:val="en-US"/>
        </w:rPr>
        <w:t>, “Outer” or “</w:t>
      </w:r>
      <w:bookmarkStart w:id="2" w:name="_Hlk206165428"/>
      <w:r>
        <w:rPr>
          <w:lang w:val="en-US"/>
        </w:rPr>
        <w:t>Edge/Inner”</w:t>
      </w:r>
      <w:r w:rsidR="00B73B34">
        <w:rPr>
          <w:lang w:val="en-US"/>
        </w:rPr>
        <w:t xml:space="preserve"> </w:t>
      </w:r>
      <w:bookmarkEnd w:id="2"/>
      <w:r w:rsidR="00B73B34">
        <w:rPr>
          <w:lang w:val="en-US"/>
        </w:rPr>
        <w:t>that refer to the region definitions of MPR. We think that the text</w:t>
      </w:r>
      <w:r>
        <w:rPr>
          <w:lang w:val="en-US"/>
        </w:rPr>
        <w:t>s</w:t>
      </w:r>
      <w:r w:rsidR="00B73B34">
        <w:rPr>
          <w:lang w:val="en-US"/>
        </w:rPr>
        <w:t xml:space="preserve"> </w:t>
      </w:r>
      <w:r w:rsidR="00BC1E40">
        <w:rPr>
          <w:lang w:val="en-US"/>
        </w:rPr>
        <w:t>are</w:t>
      </w:r>
      <w:r w:rsidR="00B73B34">
        <w:rPr>
          <w:lang w:val="en-US"/>
        </w:rPr>
        <w:t xml:space="preserve"> not needed </w:t>
      </w:r>
      <w:r w:rsidR="00C463ED">
        <w:rPr>
          <w:lang w:val="en-US"/>
        </w:rPr>
        <w:t>when</w:t>
      </w:r>
      <w:r>
        <w:rPr>
          <w:lang w:val="en-US"/>
        </w:rPr>
        <w:t xml:space="preserve"> the A-MPR regions are defined through the equations and ineq</w:t>
      </w:r>
      <w:r w:rsidR="00BC1E40">
        <w:rPr>
          <w:lang w:val="en-US"/>
        </w:rPr>
        <w:t>uality relations in the A-MPR tables</w:t>
      </w:r>
      <w:r w:rsidR="00B73B34">
        <w:rPr>
          <w:lang w:val="en-US"/>
        </w:rPr>
        <w:t>. It can also be confusing</w:t>
      </w:r>
      <w:r w:rsidR="00BC1E40">
        <w:rPr>
          <w:lang w:val="en-US"/>
        </w:rPr>
        <w:t xml:space="preserve"> when the text</w:t>
      </w:r>
      <w:r w:rsidR="0012520C">
        <w:rPr>
          <w:lang w:val="en-US"/>
        </w:rPr>
        <w:t xml:space="preserve"> conflicts with region definition; for example, when it is</w:t>
      </w:r>
      <w:r w:rsidR="00BC1E40">
        <w:rPr>
          <w:lang w:val="en-US"/>
        </w:rPr>
        <w:t xml:space="preserve"> “Outer/Inner” </w:t>
      </w:r>
      <w:r w:rsidR="00C06F08">
        <w:rPr>
          <w:lang w:val="en-US"/>
        </w:rPr>
        <w:t>and</w:t>
      </w:r>
      <w:r w:rsidR="00BC1E40">
        <w:rPr>
          <w:lang w:val="en-US"/>
        </w:rPr>
        <w:t xml:space="preserve"> the region also contain</w:t>
      </w:r>
      <w:r w:rsidR="0012520C">
        <w:rPr>
          <w:lang w:val="en-US"/>
        </w:rPr>
        <w:t>s</w:t>
      </w:r>
      <w:r w:rsidR="00BC1E40">
        <w:rPr>
          <w:lang w:val="en-US"/>
        </w:rPr>
        <w:t xml:space="preserve"> edge allocations.</w:t>
      </w:r>
    </w:p>
    <w:p w14:paraId="00D04847" w14:textId="5E8FF90F" w:rsidR="00B73B34" w:rsidRPr="00B73B34" w:rsidRDefault="00B73B34" w:rsidP="00B73B34">
      <w:pPr>
        <w:rPr>
          <w:lang w:val="en-US"/>
        </w:rPr>
      </w:pPr>
      <w:r w:rsidRPr="00154ABB">
        <w:rPr>
          <w:b/>
          <w:bCs/>
        </w:rPr>
        <w:t xml:space="preserve">Proposal 1: RAN4 shall </w:t>
      </w:r>
      <w:r>
        <w:rPr>
          <w:b/>
          <w:bCs/>
        </w:rPr>
        <w:t>consider</w:t>
      </w:r>
      <w:r>
        <w:rPr>
          <w:b/>
          <w:bCs/>
        </w:rPr>
        <w:t xml:space="preserve"> removing the tex</w:t>
      </w:r>
      <w:r w:rsidR="00C463ED">
        <w:rPr>
          <w:b/>
          <w:bCs/>
        </w:rPr>
        <w:t>t</w:t>
      </w:r>
      <w:r w:rsidR="00BE75F9">
        <w:rPr>
          <w:b/>
          <w:bCs/>
        </w:rPr>
        <w:t>s</w:t>
      </w:r>
      <w:r>
        <w:rPr>
          <w:b/>
          <w:bCs/>
        </w:rPr>
        <w:t xml:space="preserve"> “Outer</w:t>
      </w:r>
      <w:r w:rsidR="00C463ED">
        <w:rPr>
          <w:b/>
          <w:bCs/>
        </w:rPr>
        <w:t>/Inner</w:t>
      </w:r>
      <w:r>
        <w:rPr>
          <w:b/>
          <w:bCs/>
        </w:rPr>
        <w:t>”</w:t>
      </w:r>
      <w:r w:rsidR="00C463ED">
        <w:rPr>
          <w:b/>
          <w:bCs/>
        </w:rPr>
        <w:t>, “Outer” and “</w:t>
      </w:r>
      <w:r w:rsidR="00C463ED" w:rsidRPr="00C463ED">
        <w:rPr>
          <w:b/>
          <w:bCs/>
          <w:lang w:val="en-US"/>
        </w:rPr>
        <w:t>Edge/Inner”</w:t>
      </w:r>
      <w:r>
        <w:rPr>
          <w:b/>
          <w:bCs/>
        </w:rPr>
        <w:t xml:space="preserve"> from the</w:t>
      </w:r>
      <w:r w:rsidR="0015134D">
        <w:rPr>
          <w:b/>
          <w:bCs/>
        </w:rPr>
        <w:t xml:space="preserve"> NS_12, NS_13, NS_14 and NS_15 A-MPR tables.</w:t>
      </w:r>
    </w:p>
    <w:p w14:paraId="5F8F05AC" w14:textId="3CF6A131" w:rsidR="006E3559" w:rsidRDefault="006E3559" w:rsidP="006E3559">
      <w:pPr>
        <w:pStyle w:val="Heading2"/>
      </w:pPr>
      <w:r>
        <w:t>3.1</w:t>
      </w:r>
      <w:r>
        <w:tab/>
      </w:r>
      <w:r w:rsidR="00665F11">
        <w:t>PC2 proposals</w:t>
      </w:r>
    </w:p>
    <w:p w14:paraId="632C8C29" w14:textId="3B195604" w:rsidR="001D216B" w:rsidRDefault="00632A91" w:rsidP="00665F11">
      <w:pPr>
        <w:rPr>
          <w:lang w:val="en-US"/>
        </w:rPr>
      </w:pPr>
      <w:r>
        <w:rPr>
          <w:lang w:val="en-US"/>
        </w:rPr>
        <w:t>We have kept the general shape of the regions from the WF</w:t>
      </w:r>
      <w:r w:rsidR="00185082">
        <w:rPr>
          <w:lang w:val="en-US"/>
        </w:rPr>
        <w:t xml:space="preserve"> [2]</w:t>
      </w:r>
      <w:r>
        <w:rPr>
          <w:lang w:val="en-US"/>
        </w:rPr>
        <w:t xml:space="preserve"> but made some adjustments </w:t>
      </w:r>
      <w:r w:rsidR="00BB5064">
        <w:rPr>
          <w:lang w:val="en-US"/>
        </w:rPr>
        <w:t>to</w:t>
      </w:r>
      <w:r>
        <w:rPr>
          <w:lang w:val="en-US"/>
        </w:rPr>
        <w:t xml:space="preserve"> the exact borders according to our simulation results. The changed regions are highlighted with yellow color.</w:t>
      </w:r>
      <w:r w:rsidR="007B64EF">
        <w:rPr>
          <w:lang w:val="en-US"/>
        </w:rPr>
        <w:t xml:space="preserve"> Empty cells in the tables of A-MPR values denote that MPR is sufficient according to our results.</w:t>
      </w:r>
    </w:p>
    <w:p w14:paraId="3D643D87" w14:textId="3F3023D5" w:rsidR="00D513B6" w:rsidRDefault="00D513B6" w:rsidP="00D513B6">
      <w:pPr>
        <w:spacing w:line="257" w:lineRule="auto"/>
        <w:rPr>
          <w:b/>
          <w:bCs/>
        </w:rPr>
      </w:pPr>
      <w:r w:rsidRPr="00154ABB">
        <w:rPr>
          <w:b/>
          <w:bCs/>
        </w:rPr>
        <w:lastRenderedPageBreak/>
        <w:t xml:space="preserve">Proposal </w:t>
      </w:r>
      <w:r w:rsidR="00D65B46">
        <w:rPr>
          <w:b/>
          <w:bCs/>
        </w:rPr>
        <w:t>2</w:t>
      </w:r>
      <w:r w:rsidRPr="00154ABB">
        <w:rPr>
          <w:b/>
          <w:bCs/>
        </w:rPr>
        <w:t xml:space="preserve">: RAN4 shall </w:t>
      </w:r>
      <w:r w:rsidR="004B7B20">
        <w:rPr>
          <w:b/>
          <w:bCs/>
        </w:rPr>
        <w:t>consider</w:t>
      </w:r>
      <w:r w:rsidR="0034716B">
        <w:rPr>
          <w:b/>
          <w:bCs/>
        </w:rPr>
        <w:t xml:space="preserve"> the</w:t>
      </w:r>
      <w:r w:rsidRPr="00154ABB">
        <w:rPr>
          <w:b/>
          <w:bCs/>
        </w:rPr>
        <w:t xml:space="preserve"> </w:t>
      </w:r>
      <w:r w:rsidR="0034716B"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>1 and 2</w:t>
      </w:r>
      <w:r w:rsidR="0034716B">
        <w:rPr>
          <w:b/>
          <w:bCs/>
        </w:rPr>
        <w:t xml:space="preserve"> when specifying A-MPR </w:t>
      </w:r>
      <w:r w:rsidR="0034716B" w:rsidRPr="00154ABB">
        <w:rPr>
          <w:b/>
          <w:bCs/>
        </w:rPr>
        <w:t>for n26 PC</w:t>
      </w:r>
      <w:r w:rsidR="0034716B">
        <w:rPr>
          <w:b/>
          <w:bCs/>
        </w:rPr>
        <w:t>2</w:t>
      </w:r>
      <w:r w:rsidR="0034716B" w:rsidRPr="00154ABB">
        <w:rPr>
          <w:b/>
          <w:bCs/>
        </w:rPr>
        <w:t xml:space="preserve"> NS_12</w:t>
      </w:r>
      <w:r w:rsidRPr="00154ABB">
        <w:rPr>
          <w:b/>
          <w:bCs/>
        </w:rPr>
        <w:t>.</w:t>
      </w:r>
    </w:p>
    <w:p w14:paraId="336C447D" w14:textId="77777777" w:rsidR="0034716B" w:rsidRDefault="0034716B" w:rsidP="0034716B">
      <w:pPr>
        <w:rPr>
          <w:b/>
          <w:bCs/>
        </w:rPr>
      </w:pPr>
    </w:p>
    <w:p w14:paraId="24876C00" w14:textId="1353ABAF" w:rsidR="00D513B6" w:rsidRPr="004B13E1" w:rsidRDefault="0034716B" w:rsidP="004B13E1">
      <w:pPr>
        <w:pStyle w:val="TH"/>
      </w:pPr>
      <w:r w:rsidRPr="001D0283">
        <w:t xml:space="preserve">Table </w:t>
      </w:r>
      <w:r>
        <w:t>1</w:t>
      </w:r>
      <w:r w:rsidRPr="001D0283">
        <w:t>: A-MPR regions for NS_12</w:t>
      </w:r>
      <w:r>
        <w:t xml:space="preserve"> PC2</w:t>
      </w:r>
      <w:r>
        <w:tab/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545BBE" w:rsidRPr="001D0283" w14:paraId="417F9082" w14:textId="77777777" w:rsidTr="007408D0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28CFA" w14:textId="77777777" w:rsidR="00545BBE" w:rsidRPr="001D0283" w:rsidRDefault="00545BBE" w:rsidP="007408D0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746747DB" w14:textId="77777777" w:rsidR="00545BBE" w:rsidRPr="001D0283" w:rsidRDefault="00545BBE" w:rsidP="007408D0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C921F" w14:textId="77777777" w:rsidR="00545BBE" w:rsidRPr="001D0283" w:rsidRDefault="00545BBE" w:rsidP="007408D0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E88F3" w14:textId="77777777" w:rsidR="00545BBE" w:rsidRPr="001D0283" w:rsidRDefault="00545BBE" w:rsidP="007408D0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8BC61" w14:textId="77777777" w:rsidR="00545BBE" w:rsidRPr="001D0283" w:rsidRDefault="00545BBE" w:rsidP="007408D0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545BBE" w:rsidRPr="00556F36" w14:paraId="0BDD222F" w14:textId="77777777" w:rsidTr="007408D0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55D798B4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4B0A0430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F7443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C0B7A" w14:textId="77777777" w:rsidR="00545BBE" w:rsidRPr="000B65DA" w:rsidRDefault="00545BBE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0B65DA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118B1" w14:textId="52E5F2F9" w:rsidR="00545BBE" w:rsidRPr="000B65DA" w:rsidRDefault="00545BBE" w:rsidP="007408D0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A3</w:t>
            </w:r>
          </w:p>
        </w:tc>
      </w:tr>
      <w:tr w:rsidR="00545BBE" w:rsidRPr="00556F36" w14:paraId="67FE7B5D" w14:textId="77777777" w:rsidTr="007408D0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3D751D7F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0F9625C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395E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8BBD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59B2B" w14:textId="5937FCF5" w:rsidR="00545BBE" w:rsidRPr="000B65DA" w:rsidRDefault="00545BBE" w:rsidP="007408D0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A1</w:t>
            </w:r>
          </w:p>
        </w:tc>
      </w:tr>
      <w:tr w:rsidR="00545BBE" w:rsidRPr="00556F36" w14:paraId="71DA7DAB" w14:textId="77777777" w:rsidTr="004B13E1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28CF8836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3CA948E6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6BC2" w14:textId="77777777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8C0E6" w14:textId="5D806EC5" w:rsidR="00545BBE" w:rsidRPr="000B65DA" w:rsidRDefault="00545BBE" w:rsidP="007408D0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</w:t>
            </w:r>
            <w:r w:rsidR="007B6540">
              <w:rPr>
                <w:color w:val="000000" w:themeColor="text1"/>
              </w:rPr>
              <w:t>2.7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D2613" w14:textId="0414CBE1" w:rsidR="00545BBE" w:rsidRPr="000B65DA" w:rsidRDefault="00545BBE" w:rsidP="007408D0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2</w:t>
            </w:r>
          </w:p>
        </w:tc>
      </w:tr>
    </w:tbl>
    <w:p w14:paraId="36ED3903" w14:textId="77777777" w:rsidR="00545BBE" w:rsidRDefault="00545BBE" w:rsidP="00665F11">
      <w:pPr>
        <w:rPr>
          <w:lang w:val="sv-SE"/>
        </w:rPr>
      </w:pPr>
    </w:p>
    <w:p w14:paraId="427A24F2" w14:textId="1AFFD347" w:rsidR="0034716B" w:rsidRPr="0034716B" w:rsidRDefault="0034716B" w:rsidP="0034716B">
      <w:pPr>
        <w:pStyle w:val="TH"/>
      </w:pPr>
      <w:r w:rsidRPr="001D0283">
        <w:t xml:space="preserve">Table </w:t>
      </w:r>
      <w:r>
        <w:t>2</w:t>
      </w:r>
      <w:r w:rsidRPr="001D0283">
        <w:t xml:space="preserve">: A-MPR </w:t>
      </w:r>
      <w:r>
        <w:t>values</w:t>
      </w:r>
      <w:r w:rsidRPr="001D0283">
        <w:t xml:space="preserve"> for NS_12</w:t>
      </w:r>
      <w:r w:rsidR="00182F32">
        <w:t xml:space="preserve"> PC2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91"/>
        <w:gridCol w:w="391"/>
      </w:tblGrid>
      <w:tr w:rsidR="0034716B" w14:paraId="4F0BA6D7" w14:textId="77777777" w:rsidTr="001243A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ACBF" w14:textId="77777777" w:rsidR="0034716B" w:rsidRDefault="0034716B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1333" w14:textId="77777777" w:rsidR="0034716B" w:rsidRDefault="0034716B" w:rsidP="001243AA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5003" w14:textId="77777777" w:rsidR="0034716B" w:rsidRDefault="0034716B" w:rsidP="001243AA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5DAD" w14:textId="77777777" w:rsidR="0034716B" w:rsidRDefault="0034716B" w:rsidP="001243AA">
            <w:pPr>
              <w:pStyle w:val="TAH"/>
            </w:pPr>
            <w:r>
              <w:t>A3</w:t>
            </w:r>
          </w:p>
        </w:tc>
      </w:tr>
      <w:tr w:rsidR="0034716B" w14:paraId="2EA60ED3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F0029" w14:textId="77777777" w:rsidR="0034716B" w:rsidRDefault="0034716B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60016" w14:textId="77777777" w:rsidR="0034716B" w:rsidRDefault="0034716B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01A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1CC8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B8EC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34716B" w14:paraId="13417C0F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38D5E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32B63" w14:textId="77777777" w:rsidR="0034716B" w:rsidRDefault="0034716B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43F72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C10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B708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34716B" w14:paraId="051A61F5" w14:textId="77777777" w:rsidTr="001243AA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1103C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89DE6" w14:textId="77777777" w:rsidR="0034716B" w:rsidRDefault="0034716B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3AB3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BD11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1F6C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34716B" w14:paraId="5F24561B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A0E2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4F6BD" w14:textId="77777777" w:rsidR="0034716B" w:rsidRDefault="0034716B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7512" w14:textId="77777777" w:rsidR="0034716B" w:rsidRPr="00EF476C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A0729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7EA6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34716B" w14:paraId="75418535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845AB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6E44" w14:textId="77777777" w:rsidR="0034716B" w:rsidRDefault="0034716B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3E292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D9E7" w14:textId="77777777" w:rsidR="0034716B" w:rsidRDefault="0034716B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24C0" w14:textId="77777777" w:rsidR="0034716B" w:rsidRDefault="0034716B" w:rsidP="001243AA">
            <w:pPr>
              <w:pStyle w:val="TAC"/>
              <w:rPr>
                <w:rFonts w:cs="Arial"/>
              </w:rPr>
            </w:pPr>
          </w:p>
        </w:tc>
      </w:tr>
      <w:tr w:rsidR="0034716B" w14:paraId="115BC9F5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A02994" w14:textId="77777777" w:rsidR="0034716B" w:rsidRDefault="0034716B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7FF30" w14:textId="77777777" w:rsidR="0034716B" w:rsidRDefault="0034716B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A7FC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365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0ECD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4716B" w14:paraId="677C7D7B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5F7CAC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E7C98" w14:textId="77777777" w:rsidR="0034716B" w:rsidRDefault="0034716B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B03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A4B0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E00E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4716B" w14:paraId="19E94C08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E6D664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B73BA" w14:textId="77777777" w:rsidR="0034716B" w:rsidRDefault="0034716B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5F4B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86FA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10A5" w14:textId="77777777" w:rsidR="0034716B" w:rsidRDefault="0034716B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4716B" w14:paraId="22E655D1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168A54" w14:textId="77777777" w:rsidR="0034716B" w:rsidRDefault="0034716B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56D91" w14:textId="77777777" w:rsidR="0034716B" w:rsidRDefault="0034716B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1E3B" w14:textId="77777777" w:rsidR="0034716B" w:rsidRDefault="0034716B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8D03" w14:textId="77777777" w:rsidR="0034716B" w:rsidRDefault="0034716B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5BD2" w14:textId="77777777" w:rsidR="0034716B" w:rsidRDefault="0034716B" w:rsidP="001243AA">
            <w:pPr>
              <w:pStyle w:val="TAC"/>
              <w:rPr>
                <w:rFonts w:cs="Arial"/>
              </w:rPr>
            </w:pPr>
          </w:p>
        </w:tc>
      </w:tr>
    </w:tbl>
    <w:p w14:paraId="7EC9E1CD" w14:textId="77777777" w:rsidR="0034716B" w:rsidRDefault="0034716B" w:rsidP="00665F11">
      <w:pPr>
        <w:rPr>
          <w:lang w:val="sv-SE"/>
        </w:rPr>
      </w:pPr>
    </w:p>
    <w:p w14:paraId="453B8230" w14:textId="652D6B83" w:rsidR="00A247D1" w:rsidRDefault="00A247D1" w:rsidP="00A247D1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D65B46">
        <w:rPr>
          <w:b/>
          <w:bCs/>
        </w:rPr>
        <w:t>3</w:t>
      </w:r>
      <w:r w:rsidRPr="00154ABB">
        <w:rPr>
          <w:b/>
          <w:bCs/>
        </w:rPr>
        <w:t xml:space="preserve">: RAN4 shall </w:t>
      </w:r>
      <w:r w:rsidR="004B7B20">
        <w:rPr>
          <w:b/>
          <w:bCs/>
        </w:rPr>
        <w:t>consider</w:t>
      </w:r>
      <w:r>
        <w:rPr>
          <w:b/>
          <w:bCs/>
        </w:rPr>
        <w:t xml:space="preserve">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3 and 4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2</w:t>
      </w:r>
      <w:r w:rsidRPr="00154ABB">
        <w:rPr>
          <w:b/>
          <w:bCs/>
        </w:rPr>
        <w:t xml:space="preserve"> NS_1</w:t>
      </w:r>
      <w:r>
        <w:rPr>
          <w:b/>
          <w:bCs/>
        </w:rPr>
        <w:t>3</w:t>
      </w:r>
      <w:r w:rsidRPr="00154ABB">
        <w:rPr>
          <w:b/>
          <w:bCs/>
        </w:rPr>
        <w:t>.</w:t>
      </w:r>
    </w:p>
    <w:p w14:paraId="5AB47F50" w14:textId="78393A77" w:rsidR="0034716B" w:rsidRPr="00B22561" w:rsidRDefault="00284D62" w:rsidP="00B22561">
      <w:pPr>
        <w:pStyle w:val="TH"/>
      </w:pPr>
      <w:r w:rsidRPr="001D0283">
        <w:t xml:space="preserve">Table </w:t>
      </w:r>
      <w:r>
        <w:t>3</w:t>
      </w:r>
      <w:r w:rsidRPr="001D0283">
        <w:t>: A-MPR regions for NS_1</w:t>
      </w:r>
      <w:r>
        <w:t>3 PC2</w:t>
      </w:r>
      <w:r>
        <w:tab/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4B13E1" w:rsidRPr="001D0283" w14:paraId="251C9F8B" w14:textId="77777777" w:rsidTr="007408D0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F14F7" w14:textId="77777777" w:rsidR="004B13E1" w:rsidRPr="001D0283" w:rsidRDefault="004B13E1" w:rsidP="007408D0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37E3FA4F" w14:textId="77777777" w:rsidR="004B13E1" w:rsidRPr="001D0283" w:rsidRDefault="004B13E1" w:rsidP="007408D0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6737A" w14:textId="77777777" w:rsidR="004B13E1" w:rsidRPr="001D0283" w:rsidRDefault="004B13E1" w:rsidP="007408D0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F3CC" w14:textId="77777777" w:rsidR="004B13E1" w:rsidRPr="001D0283" w:rsidRDefault="004B13E1" w:rsidP="007408D0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DC933" w14:textId="77777777" w:rsidR="004B13E1" w:rsidRPr="001D0283" w:rsidRDefault="004B13E1" w:rsidP="007408D0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4B13E1" w:rsidRPr="001D0283" w14:paraId="2D0EB969" w14:textId="77777777" w:rsidTr="007408D0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14E45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D6A47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47E70" w14:textId="77777777" w:rsidR="004B13E1" w:rsidRPr="00ED6A47" w:rsidRDefault="004B13E1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4B337291" w14:textId="77777777" w:rsidR="004B13E1" w:rsidRPr="00ED6A47" w:rsidRDefault="004B13E1" w:rsidP="007408D0">
            <w:pPr>
              <w:pStyle w:val="TAC"/>
              <w:rPr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0363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738" w14:textId="1DBA21F2" w:rsidR="004B13E1" w:rsidRPr="00ED6A47" w:rsidRDefault="004B13E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A1</w:t>
            </w:r>
          </w:p>
        </w:tc>
      </w:tr>
      <w:tr w:rsidR="004B13E1" w:rsidRPr="001D0283" w14:paraId="11A8F831" w14:textId="77777777" w:rsidTr="007408D0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28EBB15C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4FFE372" w14:textId="77777777" w:rsidR="004B13E1" w:rsidRPr="00ED6A47" w:rsidRDefault="004B13E1" w:rsidP="007408D0">
            <w:pPr>
              <w:pStyle w:val="TAC"/>
              <w:rPr>
                <w:color w:val="000000" w:themeColor="text1"/>
              </w:rPr>
            </w:pPr>
            <w:r w:rsidRPr="00ED6A47">
              <w:rPr>
                <w:color w:val="000000" w:themeColor="text1"/>
              </w:rPr>
              <w:t>820.5 ≤ Fc</w:t>
            </w:r>
          </w:p>
        </w:tc>
        <w:tc>
          <w:tcPr>
            <w:tcW w:w="2160" w:type="dxa"/>
          </w:tcPr>
          <w:p w14:paraId="17C58221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ED41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921C" w14:textId="08B4F7D7" w:rsidR="004B13E1" w:rsidRPr="00ED6A47" w:rsidRDefault="004B13E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2</w:t>
            </w:r>
          </w:p>
        </w:tc>
      </w:tr>
      <w:tr w:rsidR="004B13E1" w:rsidRPr="001D0283" w14:paraId="4087C0F0" w14:textId="77777777" w:rsidTr="004B13E1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1A46363C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29B6BC0" w14:textId="77777777" w:rsidR="004B13E1" w:rsidRPr="00ED6A47" w:rsidRDefault="004B13E1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6F8150F5" w14:textId="77777777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BA749" w14:textId="1B042813" w:rsidR="004B13E1" w:rsidRPr="00ED6A47" w:rsidRDefault="004B13E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</w:t>
            </w:r>
            <w:r>
              <w:rPr>
                <w:rFonts w:cs="Arial"/>
                <w:color w:val="000000" w:themeColor="text1"/>
              </w:rP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8519" w14:textId="2194AC0E" w:rsidR="004B13E1" w:rsidRPr="00ED6A47" w:rsidRDefault="004B13E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3</w:t>
            </w:r>
          </w:p>
        </w:tc>
      </w:tr>
    </w:tbl>
    <w:p w14:paraId="2E4D6F6E" w14:textId="77777777" w:rsidR="004B13E1" w:rsidRDefault="004B13E1" w:rsidP="00665F11">
      <w:pPr>
        <w:rPr>
          <w:lang w:val="sv-SE"/>
        </w:rPr>
      </w:pPr>
    </w:p>
    <w:p w14:paraId="3CCAC3DE" w14:textId="0BEB8517" w:rsidR="00284D62" w:rsidRPr="0034716B" w:rsidRDefault="00284D62" w:rsidP="00284D62">
      <w:pPr>
        <w:pStyle w:val="TH"/>
      </w:pPr>
      <w:r w:rsidRPr="001D0283">
        <w:t xml:space="preserve">Table </w:t>
      </w:r>
      <w:r>
        <w:t>4</w:t>
      </w:r>
      <w:r w:rsidRPr="001D0283">
        <w:t>: A-MPR regions for NS_1</w:t>
      </w:r>
      <w:r>
        <w:t>3 PC2</w:t>
      </w:r>
      <w: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91"/>
        <w:gridCol w:w="391"/>
      </w:tblGrid>
      <w:tr w:rsidR="00185082" w14:paraId="0629FF38" w14:textId="77777777" w:rsidTr="001243A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54DF" w14:textId="77777777" w:rsidR="00185082" w:rsidRDefault="00185082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ADF5" w14:textId="77777777" w:rsidR="00185082" w:rsidRDefault="00185082" w:rsidP="001243AA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334B" w14:textId="77777777" w:rsidR="00185082" w:rsidRDefault="00185082" w:rsidP="001243AA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B34B" w14:textId="77777777" w:rsidR="00185082" w:rsidRDefault="00185082" w:rsidP="001243AA">
            <w:pPr>
              <w:pStyle w:val="TAH"/>
            </w:pPr>
            <w:r>
              <w:t>A3</w:t>
            </w:r>
          </w:p>
        </w:tc>
      </w:tr>
      <w:tr w:rsidR="00185082" w14:paraId="1CA18FD1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A98C3" w14:textId="77777777" w:rsidR="00185082" w:rsidRDefault="00185082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322E5" w14:textId="77777777" w:rsidR="00185082" w:rsidRDefault="00185082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6B8E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018D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4554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</w:tr>
      <w:tr w:rsidR="00185082" w14:paraId="2880621C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18C4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E2138" w14:textId="77777777" w:rsidR="00185082" w:rsidRDefault="00185082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51A9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A506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AEEB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185082" w14:paraId="0C29D9C9" w14:textId="77777777" w:rsidTr="001243AA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0A602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92C3" w14:textId="77777777" w:rsidR="00185082" w:rsidRDefault="00185082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1C3C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D1A9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0C26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185082" w14:paraId="4ADADAC9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4AE8A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8B8A7" w14:textId="77777777" w:rsidR="00185082" w:rsidRDefault="00185082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B450" w14:textId="77777777" w:rsidR="00185082" w:rsidRPr="00EF476C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2C24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3B11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185082" w14:paraId="2896F889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222B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39A98" w14:textId="77777777" w:rsidR="00185082" w:rsidRDefault="00185082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A44C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9A60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3981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</w:tr>
      <w:tr w:rsidR="00185082" w14:paraId="690472AB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C95E2F" w14:textId="77777777" w:rsidR="00185082" w:rsidRDefault="00185082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F16AD" w14:textId="77777777" w:rsidR="00185082" w:rsidRDefault="00185082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5D061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7D16F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7201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185082" w14:paraId="62FEE2AB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AFEFF2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51158" w14:textId="77777777" w:rsidR="00185082" w:rsidRDefault="00185082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5587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FFEC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DF72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185082" w14:paraId="22794057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4A942F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B5A7" w14:textId="77777777" w:rsidR="00185082" w:rsidRDefault="00185082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94B1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4004" w14:textId="77777777" w:rsidR="00185082" w:rsidRDefault="0018508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9AB8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</w:tr>
      <w:tr w:rsidR="00185082" w14:paraId="13B278C9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A605A0" w14:textId="77777777" w:rsidR="00185082" w:rsidRDefault="0018508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2918F" w14:textId="77777777" w:rsidR="00185082" w:rsidRDefault="00185082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EAE5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4C20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47E9" w14:textId="77777777" w:rsidR="00185082" w:rsidRDefault="00185082" w:rsidP="001243AA">
            <w:pPr>
              <w:pStyle w:val="TAC"/>
              <w:rPr>
                <w:rFonts w:cs="Arial"/>
              </w:rPr>
            </w:pPr>
          </w:p>
        </w:tc>
      </w:tr>
    </w:tbl>
    <w:p w14:paraId="57A3AA58" w14:textId="77777777" w:rsidR="00284D62" w:rsidRDefault="00284D62" w:rsidP="00665F11">
      <w:pPr>
        <w:rPr>
          <w:lang w:val="sv-SE"/>
        </w:rPr>
      </w:pPr>
    </w:p>
    <w:p w14:paraId="3ACF8CFE" w14:textId="77777777" w:rsidR="00284D62" w:rsidRDefault="00284D62" w:rsidP="00665F11">
      <w:pPr>
        <w:rPr>
          <w:lang w:val="sv-SE"/>
        </w:rPr>
      </w:pPr>
    </w:p>
    <w:p w14:paraId="2887D98F" w14:textId="1788EBFA" w:rsidR="00284D62" w:rsidRDefault="00284D62" w:rsidP="00284D62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D65B46">
        <w:rPr>
          <w:b/>
          <w:bCs/>
        </w:rPr>
        <w:t>4</w:t>
      </w:r>
      <w:r w:rsidRPr="00154ABB">
        <w:rPr>
          <w:b/>
          <w:bCs/>
        </w:rPr>
        <w:t xml:space="preserve">: RAN4 shall </w:t>
      </w:r>
      <w:r w:rsidR="004B7B20">
        <w:rPr>
          <w:b/>
          <w:bCs/>
        </w:rPr>
        <w:t>consider</w:t>
      </w:r>
      <w:r>
        <w:rPr>
          <w:b/>
          <w:bCs/>
        </w:rPr>
        <w:t xml:space="preserve">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5 and 6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2</w:t>
      </w:r>
      <w:r w:rsidRPr="00154ABB">
        <w:rPr>
          <w:b/>
          <w:bCs/>
        </w:rPr>
        <w:t xml:space="preserve"> NS_1</w:t>
      </w:r>
      <w:r>
        <w:rPr>
          <w:b/>
          <w:bCs/>
        </w:rPr>
        <w:t>5</w:t>
      </w:r>
      <w:r w:rsidRPr="00154ABB">
        <w:rPr>
          <w:b/>
          <w:bCs/>
        </w:rPr>
        <w:t>.</w:t>
      </w:r>
    </w:p>
    <w:p w14:paraId="0ED1280C" w14:textId="0700FB40" w:rsidR="00284D62" w:rsidRPr="00C96BD5" w:rsidRDefault="00284D62" w:rsidP="00C96BD5">
      <w:pPr>
        <w:pStyle w:val="TH"/>
      </w:pPr>
      <w:r w:rsidRPr="001D0283">
        <w:t xml:space="preserve">Table </w:t>
      </w:r>
      <w:r w:rsidR="00BC2E97">
        <w:t>5</w:t>
      </w:r>
      <w:r w:rsidRPr="001D0283">
        <w:t>: A-MPR regions for NS_1</w:t>
      </w:r>
      <w:r w:rsidR="007C2FC5">
        <w:t>5</w:t>
      </w:r>
      <w:r>
        <w:t xml:space="preserve"> PC2</w:t>
      </w:r>
      <w:r>
        <w:tab/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B22561" w:rsidRPr="001D0283" w14:paraId="793421FD" w14:textId="77777777" w:rsidTr="007408D0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C2C6" w14:textId="77777777" w:rsidR="00B22561" w:rsidRPr="001D0283" w:rsidRDefault="00B22561" w:rsidP="007408D0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812CE50" w14:textId="77777777" w:rsidR="00B22561" w:rsidRPr="001D0283" w:rsidRDefault="00B22561" w:rsidP="007408D0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CF98" w14:textId="77777777" w:rsidR="00B22561" w:rsidRPr="001D0283" w:rsidRDefault="00B22561" w:rsidP="007408D0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CFB6" w14:textId="77777777" w:rsidR="00B22561" w:rsidRPr="001D0283" w:rsidRDefault="00B22561" w:rsidP="007408D0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E5C9F" w14:textId="77777777" w:rsidR="00B22561" w:rsidRPr="001D0283" w:rsidRDefault="00B22561" w:rsidP="007408D0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B22561" w:rsidRPr="001D0283" w14:paraId="420E6852" w14:textId="77777777" w:rsidTr="007408D0">
        <w:trPr>
          <w:jc w:val="center"/>
        </w:trPr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8EC22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7ACB1" w14:textId="77777777" w:rsidR="00B22561" w:rsidRPr="00741088" w:rsidRDefault="00B22561" w:rsidP="007408D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E210" w14:textId="77777777" w:rsidR="00B22561" w:rsidRPr="00741088" w:rsidRDefault="00B22561" w:rsidP="007408D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3889" w14:textId="77777777" w:rsidR="00B22561" w:rsidRPr="00741088" w:rsidRDefault="00B22561" w:rsidP="007408D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A681" w14:textId="4DF899A1" w:rsidR="00B22561" w:rsidRPr="00A46BD4" w:rsidRDefault="00B22561" w:rsidP="007408D0">
            <w:pPr>
              <w:pStyle w:val="TAC"/>
              <w:rPr>
                <w:color w:val="000000" w:themeColor="text1"/>
                <w:lang w:val="en-US" w:eastAsia="zh-CN"/>
              </w:rPr>
            </w:pPr>
            <w:r w:rsidRPr="00741088">
              <w:rPr>
                <w:color w:val="000000" w:themeColor="text1"/>
              </w:rPr>
              <w:t>A1</w:t>
            </w:r>
          </w:p>
        </w:tc>
      </w:tr>
      <w:tr w:rsidR="00B22561" w:rsidRPr="001D0283" w14:paraId="58074BCF" w14:textId="77777777" w:rsidTr="007408D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DC4FA3D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8C0D7F1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913F7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FB549" w14:textId="77777777" w:rsidR="00B22561" w:rsidRPr="00741088" w:rsidRDefault="00B22561" w:rsidP="007408D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≥2.16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8118" w14:textId="552AA3C8" w:rsidR="00B22561" w:rsidRPr="00A46BD4" w:rsidRDefault="00B2256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</w:rPr>
              <w:t>A2</w:t>
            </w:r>
          </w:p>
        </w:tc>
      </w:tr>
      <w:tr w:rsidR="00B22561" w:rsidRPr="001D0283" w14:paraId="50F84945" w14:textId="77777777" w:rsidTr="007408D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F43917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63EE89D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D741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BB25" w14:textId="77777777" w:rsidR="00B22561" w:rsidRPr="00741088" w:rsidRDefault="00B22561" w:rsidP="007408D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&lt;2.16, 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4ECF" w14:textId="5FDA17E1" w:rsidR="00B22561" w:rsidRPr="00A46BD4" w:rsidRDefault="00B2256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3</w:t>
            </w:r>
          </w:p>
        </w:tc>
      </w:tr>
      <w:tr w:rsidR="00B22561" w:rsidRPr="001D0283" w14:paraId="5DA90292" w14:textId="77777777" w:rsidTr="004E7B7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1FAF76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B2213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156E" w14:textId="5362326F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color w:val="000000" w:themeColor="text1"/>
                <w:lang w:eastAsia="zh-CN"/>
              </w:rPr>
              <w:t>&lt;1.</w:t>
            </w:r>
            <w:r w:rsidR="00077E8D">
              <w:rPr>
                <w:color w:val="000000" w:themeColor="text1"/>
                <w:lang w:eastAsia="zh-CN"/>
              </w:rPr>
              <w:t>62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17B2" w14:textId="2A37C3F8" w:rsidR="00B22561" w:rsidRPr="00741088" w:rsidRDefault="00B22561" w:rsidP="007408D0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≤0.</w:t>
            </w:r>
            <w:r w:rsidR="00077E8D">
              <w:rPr>
                <w:color w:val="000000" w:themeColor="text1"/>
              </w:rPr>
              <w:t>18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CF86" w14:textId="4CD305FA" w:rsidR="00B22561" w:rsidRPr="00A46BD4" w:rsidRDefault="00B22561" w:rsidP="007408D0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  <w:lang w:eastAsia="zh-CN"/>
              </w:rPr>
              <w:t>A</w:t>
            </w:r>
            <w:r>
              <w:rPr>
                <w:color w:val="000000" w:themeColor="text1"/>
                <w:lang w:eastAsia="zh-CN"/>
              </w:rPr>
              <w:t>4</w:t>
            </w:r>
          </w:p>
        </w:tc>
      </w:tr>
      <w:tr w:rsidR="00B22561" w:rsidRPr="001D0283" w14:paraId="0078C857" w14:textId="77777777" w:rsidTr="004E7B7A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7D49267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13A74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C6774" w14:textId="77777777" w:rsidR="00B22561" w:rsidRPr="00741088" w:rsidRDefault="00B22561" w:rsidP="007408D0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0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BBF5" w14:textId="3E1FC2E5" w:rsidR="00B22561" w:rsidRPr="00741088" w:rsidRDefault="00B22561" w:rsidP="007408D0">
            <w:pPr>
              <w:pStyle w:val="TAC"/>
              <w:rPr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="004E7B7A">
              <w:rPr>
                <w:color w:val="000000" w:themeColor="text1"/>
              </w:rP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98A6" w14:textId="56992F98" w:rsidR="00B22561" w:rsidRPr="00A46BD4" w:rsidRDefault="00B22561" w:rsidP="007408D0">
            <w:pPr>
              <w:pStyle w:val="TAC"/>
              <w:rPr>
                <w:color w:val="000000" w:themeColor="text1"/>
                <w:lang w:val="en-US" w:eastAsia="zh-CN"/>
              </w:rPr>
            </w:pPr>
            <w:r w:rsidRPr="00741088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5</w:t>
            </w:r>
          </w:p>
        </w:tc>
      </w:tr>
      <w:tr w:rsidR="00B22561" w:rsidRPr="001D0283" w14:paraId="38A54E9A" w14:textId="77777777" w:rsidTr="007408D0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A4F47" w14:textId="77777777" w:rsidR="00B22561" w:rsidRPr="00741088" w:rsidRDefault="00B22561" w:rsidP="007408D0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02DF1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18AD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AE28" w14:textId="77777777" w:rsidR="00B22561" w:rsidRPr="00741088" w:rsidRDefault="00B22561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F5CB" w14:textId="08E2D7A9" w:rsidR="00B22561" w:rsidRPr="00A46BD4" w:rsidRDefault="007843D9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MPR is enough</w:t>
            </w:r>
          </w:p>
        </w:tc>
      </w:tr>
    </w:tbl>
    <w:p w14:paraId="72704D59" w14:textId="77777777" w:rsidR="00B22561" w:rsidRDefault="00B22561" w:rsidP="00284D62">
      <w:pPr>
        <w:rPr>
          <w:lang w:val="sv-SE"/>
        </w:rPr>
      </w:pPr>
    </w:p>
    <w:p w14:paraId="08F9FCC0" w14:textId="47524ED3" w:rsidR="00284D62" w:rsidRPr="0034716B" w:rsidRDefault="00284D62" w:rsidP="00284D62">
      <w:pPr>
        <w:pStyle w:val="TH"/>
      </w:pPr>
      <w:r w:rsidRPr="001D0283">
        <w:lastRenderedPageBreak/>
        <w:t xml:space="preserve">Table </w:t>
      </w:r>
      <w:r w:rsidR="00BC2E97">
        <w:t>6</w:t>
      </w:r>
      <w:r w:rsidRPr="001D0283">
        <w:t>: A-MPR regions for NS_1</w:t>
      </w:r>
      <w:r w:rsidR="007C2FC5">
        <w:t>5</w:t>
      </w:r>
      <w:r>
        <w:t xml:space="preserve"> PC2</w:t>
      </w:r>
      <w: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491"/>
        <w:gridCol w:w="391"/>
        <w:gridCol w:w="391"/>
        <w:gridCol w:w="391"/>
        <w:gridCol w:w="391"/>
      </w:tblGrid>
      <w:tr w:rsidR="001213F2" w14:paraId="0C0A4292" w14:textId="77777777" w:rsidTr="001243A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79CC" w14:textId="77777777" w:rsidR="001213F2" w:rsidRDefault="001213F2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4AEC" w14:textId="77777777" w:rsidR="001213F2" w:rsidRDefault="001213F2" w:rsidP="001243AA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01F9" w14:textId="77777777" w:rsidR="001213F2" w:rsidRDefault="001213F2" w:rsidP="001243AA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76D1" w14:textId="77777777" w:rsidR="001213F2" w:rsidRDefault="001213F2" w:rsidP="001243AA">
            <w:pPr>
              <w:pStyle w:val="TAH"/>
            </w:pPr>
            <w:r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DCBC" w14:textId="77777777" w:rsidR="001213F2" w:rsidRDefault="001213F2" w:rsidP="001243AA">
            <w:pPr>
              <w:pStyle w:val="TAH"/>
            </w:pPr>
            <w:r>
              <w:t>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399" w14:textId="77777777" w:rsidR="001213F2" w:rsidRDefault="001213F2" w:rsidP="001243AA">
            <w:pPr>
              <w:pStyle w:val="TAH"/>
            </w:pPr>
            <w:r>
              <w:t>A5</w:t>
            </w:r>
          </w:p>
        </w:tc>
      </w:tr>
      <w:tr w:rsidR="001213F2" w14:paraId="411AD719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9F86A" w14:textId="77777777" w:rsidR="001213F2" w:rsidRDefault="001213F2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BE0A2" w14:textId="77777777" w:rsidR="001213F2" w:rsidRDefault="001213F2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D596CC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D1D3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4A99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B672DF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C40E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1213F2" w14:paraId="25294BA6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A9F3E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DA1A" w14:textId="77777777" w:rsidR="001213F2" w:rsidRDefault="001213F2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AE35A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A73F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CF488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B450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2FAA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1213F2" w14:paraId="43C5E626" w14:textId="77777777" w:rsidTr="001243AA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DBB3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424F1" w14:textId="77777777" w:rsidR="001213F2" w:rsidRDefault="001213F2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ECE5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E1A3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F8E4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1208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7029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1213F2" w14:paraId="25CD22F6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B23E9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D6EE6" w14:textId="77777777" w:rsidR="001213F2" w:rsidRDefault="001213F2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42B72" w14:textId="77777777" w:rsidR="001213F2" w:rsidRPr="00EF476C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8F9B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E2F5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ACF2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6E84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1213F2" w14:paraId="2B72FBFF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0B96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059A0" w14:textId="77777777" w:rsidR="001213F2" w:rsidRDefault="001213F2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B2AB0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7A6D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954C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3516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7AD5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1213F2" w14:paraId="184D2B5A" w14:textId="77777777" w:rsidTr="001243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A2BC4" w14:textId="77777777" w:rsidR="001213F2" w:rsidRDefault="001213F2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DFF01" w14:textId="77777777" w:rsidR="001213F2" w:rsidRDefault="001213F2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AC7E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4387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5F24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E4C2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C9E8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1213F2" w14:paraId="684ED694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84C906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0E742" w14:textId="77777777" w:rsidR="001213F2" w:rsidRDefault="001213F2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C763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F6E8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093B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0C4D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C715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1213F2" w14:paraId="17154F19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8ADE55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0324D" w14:textId="77777777" w:rsidR="001213F2" w:rsidRDefault="001213F2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27E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929E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7EE2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6284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478E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1213F2" w14:paraId="44E3F780" w14:textId="77777777" w:rsidTr="001243A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882E67" w14:textId="77777777" w:rsidR="001213F2" w:rsidRDefault="001213F2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E15D" w14:textId="77777777" w:rsidR="001213F2" w:rsidRDefault="001213F2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A6C41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A752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C6FD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955A" w14:textId="77777777" w:rsidR="001213F2" w:rsidRDefault="001213F2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756F" w14:textId="77777777" w:rsidR="001213F2" w:rsidRDefault="001213F2" w:rsidP="001243AA">
            <w:pPr>
              <w:pStyle w:val="TAC"/>
              <w:rPr>
                <w:rFonts w:cs="Arial"/>
              </w:rPr>
            </w:pPr>
          </w:p>
        </w:tc>
      </w:tr>
    </w:tbl>
    <w:p w14:paraId="5B71E625" w14:textId="77777777" w:rsidR="0034716B" w:rsidRPr="001D216B" w:rsidRDefault="0034716B" w:rsidP="00665F11">
      <w:pPr>
        <w:rPr>
          <w:lang w:val="sv-SE"/>
        </w:rPr>
      </w:pPr>
    </w:p>
    <w:p w14:paraId="681C80C7" w14:textId="7967F7D9" w:rsidR="00E57A8A" w:rsidRDefault="00E57A8A" w:rsidP="00E57A8A">
      <w:pPr>
        <w:pStyle w:val="Heading2"/>
      </w:pPr>
      <w:r>
        <w:t>3.</w:t>
      </w:r>
      <w:r w:rsidR="00881EB7">
        <w:t>2</w:t>
      </w:r>
      <w:r>
        <w:tab/>
      </w:r>
      <w:r w:rsidR="00665F11">
        <w:t>PC3 proposals</w:t>
      </w:r>
    </w:p>
    <w:p w14:paraId="52CBE6B8" w14:textId="46E13740" w:rsidR="00BB5064" w:rsidRPr="00FF25EC" w:rsidRDefault="00BB5064" w:rsidP="00BB5064">
      <w:pPr>
        <w:rPr>
          <w:lang w:val="en-US"/>
        </w:rPr>
      </w:pPr>
      <w:r>
        <w:t xml:space="preserve">We have kept the exact regions according to </w:t>
      </w:r>
      <w:r w:rsidR="004E038C">
        <w:t>the WF</w:t>
      </w:r>
      <w:r w:rsidR="00CF4D43">
        <w:t xml:space="preserve"> [2]</w:t>
      </w:r>
      <w:r w:rsidR="004E038C">
        <w:t xml:space="preserve"> but provided A-MPR values based on our simulation results.</w:t>
      </w:r>
      <w:r w:rsidR="00FF25EC">
        <w:t xml:space="preserve"> </w:t>
      </w:r>
      <w:r w:rsidR="00FF25EC">
        <w:rPr>
          <w:lang w:val="en-US"/>
        </w:rPr>
        <w:t>Empty cells in the tables of A-MPR values denote that MPR is sufficient according to our results.</w:t>
      </w:r>
    </w:p>
    <w:p w14:paraId="51A50B15" w14:textId="57588E91" w:rsidR="00076948" w:rsidRDefault="00076948" w:rsidP="00FD53DC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D65B46">
        <w:rPr>
          <w:b/>
          <w:bCs/>
        </w:rPr>
        <w:t>5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 w:rsidR="000C6264">
        <w:rPr>
          <w:b/>
          <w:bCs/>
        </w:rPr>
        <w:t>7</w:t>
      </w:r>
      <w:r>
        <w:rPr>
          <w:b/>
          <w:bCs/>
        </w:rPr>
        <w:t xml:space="preserve"> and </w:t>
      </w:r>
      <w:r w:rsidR="000C6264">
        <w:rPr>
          <w:b/>
          <w:bCs/>
        </w:rPr>
        <w:t>8</w:t>
      </w:r>
      <w:r>
        <w:rPr>
          <w:b/>
          <w:bCs/>
        </w:rPr>
        <w:t xml:space="preserve"> when specifying A-MPR </w:t>
      </w:r>
      <w:r w:rsidRPr="00154ABB">
        <w:rPr>
          <w:b/>
          <w:bCs/>
        </w:rPr>
        <w:t>for n26 PC</w:t>
      </w:r>
      <w:r w:rsidR="000C6264">
        <w:rPr>
          <w:b/>
          <w:bCs/>
        </w:rPr>
        <w:t>3</w:t>
      </w:r>
      <w:r w:rsidRPr="00154ABB">
        <w:rPr>
          <w:b/>
          <w:bCs/>
        </w:rPr>
        <w:t xml:space="preserve"> NS_12.</w:t>
      </w:r>
    </w:p>
    <w:p w14:paraId="321620D1" w14:textId="1E2933B8" w:rsidR="00076948" w:rsidRPr="0036102B" w:rsidRDefault="00076948" w:rsidP="0036102B">
      <w:pPr>
        <w:pStyle w:val="TH"/>
      </w:pPr>
      <w:r w:rsidRPr="001D0283">
        <w:t xml:space="preserve">Table </w:t>
      </w:r>
      <w:r>
        <w:t>7</w:t>
      </w:r>
      <w:r w:rsidRPr="001D0283">
        <w:t>: A-MPR regions for NS_12</w:t>
      </w:r>
      <w:r>
        <w:t xml:space="preserve"> PC3</w:t>
      </w:r>
      <w:r>
        <w:tab/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36102B" w:rsidRPr="00D37D91" w14:paraId="3784910C" w14:textId="77777777" w:rsidTr="007408D0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9D316" w14:textId="77777777" w:rsidR="0036102B" w:rsidRPr="00D37D91" w:rsidRDefault="0036102B" w:rsidP="007408D0">
            <w:pPr>
              <w:pStyle w:val="TAH"/>
              <w:rPr>
                <w:lang w:eastAsia="zh-CN"/>
              </w:rPr>
            </w:pPr>
            <w:r w:rsidRPr="00D37D91">
              <w:t>Channel BW</w:t>
            </w:r>
          </w:p>
        </w:tc>
        <w:tc>
          <w:tcPr>
            <w:tcW w:w="2308" w:type="dxa"/>
          </w:tcPr>
          <w:p w14:paraId="72C3CA81" w14:textId="77777777" w:rsidR="0036102B" w:rsidRPr="00D37D91" w:rsidRDefault="0036102B" w:rsidP="007408D0">
            <w:pPr>
              <w:pStyle w:val="TAH"/>
            </w:pPr>
            <w:r w:rsidRPr="00D37D91"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CBD0F" w14:textId="77777777" w:rsidR="0036102B" w:rsidRPr="00D37D91" w:rsidRDefault="0036102B" w:rsidP="007408D0">
            <w:pPr>
              <w:pStyle w:val="TAH"/>
              <w:rPr>
                <w:lang w:eastAsia="zh-CN"/>
              </w:rPr>
            </w:pPr>
            <w:r w:rsidRPr="00D37D91">
              <w:t>RB</w:t>
            </w:r>
            <w:r w:rsidRPr="00D37D91">
              <w:rPr>
                <w:vertAlign w:val="subscript"/>
              </w:rPr>
              <w:t>Start</w:t>
            </w:r>
            <w:r w:rsidRPr="00D37D91"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DCE94" w14:textId="77777777" w:rsidR="0036102B" w:rsidRPr="00D37D91" w:rsidRDefault="0036102B" w:rsidP="007408D0">
            <w:pPr>
              <w:pStyle w:val="TAH"/>
              <w:rPr>
                <w:lang w:eastAsia="zh-CN"/>
              </w:rPr>
            </w:pPr>
            <w:r w:rsidRPr="00D37D91">
              <w:t>L</w:t>
            </w:r>
            <w:r w:rsidRPr="00D37D91">
              <w:rPr>
                <w:vertAlign w:val="subscript"/>
              </w:rPr>
              <w:t>CRB</w:t>
            </w:r>
            <w:r w:rsidRPr="00D37D91"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ACD58" w14:textId="77777777" w:rsidR="0036102B" w:rsidRPr="00D37D91" w:rsidRDefault="0036102B" w:rsidP="007408D0">
            <w:pPr>
              <w:pStyle w:val="TAH"/>
              <w:rPr>
                <w:lang w:eastAsia="zh-CN"/>
              </w:rPr>
            </w:pPr>
            <w:r w:rsidRPr="00D37D91">
              <w:t xml:space="preserve">A-MPR </w:t>
            </w:r>
          </w:p>
        </w:tc>
      </w:tr>
      <w:tr w:rsidR="0036102B" w:rsidRPr="00D37D91" w14:paraId="4D63DEB7" w14:textId="77777777" w:rsidTr="007408D0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73BD385F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3D288B80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817.5 ≤ Fc ≤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C720F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01" w14:textId="77777777" w:rsidR="0036102B" w:rsidRPr="00D37D91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D37D91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1923C" w14:textId="75B0E4E1" w:rsidR="0036102B" w:rsidRPr="00D37D91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A3</w:t>
            </w:r>
          </w:p>
        </w:tc>
      </w:tr>
      <w:tr w:rsidR="0036102B" w:rsidRPr="00D37D91" w14:paraId="3F6E3B24" w14:textId="77777777" w:rsidTr="007408D0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0B63E0EF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1B8EB1F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C3DF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4A62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D5B8F" w14:textId="1E44C243" w:rsidR="0036102B" w:rsidRPr="00D37D91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A4</w:t>
            </w:r>
          </w:p>
        </w:tc>
      </w:tr>
      <w:tr w:rsidR="0036102B" w:rsidRPr="00556F36" w14:paraId="6897A569" w14:textId="77777777" w:rsidTr="007408D0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02DFA4C8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58C131D2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22BB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1774" w14:textId="77777777" w:rsidR="0036102B" w:rsidRPr="00D37D91" w:rsidRDefault="0036102B" w:rsidP="007408D0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6ADD6" w14:textId="01057D96" w:rsidR="0036102B" w:rsidRPr="00AB093E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A5</w:t>
            </w:r>
          </w:p>
        </w:tc>
      </w:tr>
    </w:tbl>
    <w:p w14:paraId="4DBC551B" w14:textId="77777777" w:rsidR="0036102B" w:rsidRDefault="0036102B" w:rsidP="00076948">
      <w:pPr>
        <w:rPr>
          <w:lang w:val="sv-SE"/>
        </w:rPr>
      </w:pPr>
    </w:p>
    <w:p w14:paraId="15F5AD6C" w14:textId="7E1418E6" w:rsidR="00076948" w:rsidRPr="0034716B" w:rsidRDefault="00076948" w:rsidP="00076948">
      <w:pPr>
        <w:pStyle w:val="TH"/>
      </w:pPr>
      <w:r w:rsidRPr="001D0283">
        <w:t xml:space="preserve">Table </w:t>
      </w:r>
      <w:r>
        <w:t>8</w:t>
      </w:r>
      <w:r w:rsidRPr="001D0283">
        <w:t xml:space="preserve">: A-MPR </w:t>
      </w:r>
      <w:r>
        <w:t>values</w:t>
      </w:r>
      <w:r w:rsidRPr="001D0283">
        <w:t xml:space="preserve"> for NS_12</w:t>
      </w:r>
      <w:r>
        <w:t xml:space="preserve"> PC3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71"/>
        <w:gridCol w:w="391"/>
      </w:tblGrid>
      <w:tr w:rsidR="00181144" w14:paraId="4197861B" w14:textId="77777777" w:rsidTr="00545BB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53DB" w14:textId="77777777" w:rsidR="00181144" w:rsidRDefault="00181144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669F" w14:textId="77777777" w:rsidR="00181144" w:rsidRDefault="00181144" w:rsidP="001243AA">
            <w:pPr>
              <w:pStyle w:val="TAH"/>
            </w:pPr>
            <w:r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C44B" w14:textId="77777777" w:rsidR="00181144" w:rsidRDefault="00181144" w:rsidP="001243AA">
            <w:pPr>
              <w:pStyle w:val="TAH"/>
            </w:pPr>
            <w:r>
              <w:t>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459E" w14:textId="77777777" w:rsidR="00181144" w:rsidRDefault="00181144" w:rsidP="001243AA">
            <w:pPr>
              <w:pStyle w:val="TAH"/>
            </w:pPr>
            <w:r>
              <w:t>A5</w:t>
            </w:r>
          </w:p>
        </w:tc>
      </w:tr>
      <w:tr w:rsidR="00181144" w14:paraId="6CF1258A" w14:textId="77777777" w:rsidTr="00545B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F029F" w14:textId="77777777" w:rsidR="00181144" w:rsidRDefault="00181144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457B8" w14:textId="77777777" w:rsidR="00181144" w:rsidRDefault="00181144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26A0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7F32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8E69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</w:tr>
      <w:tr w:rsidR="00181144" w14:paraId="44E78818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9FF56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8F23" w14:textId="77777777" w:rsidR="00181144" w:rsidRDefault="00181144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AD3D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D6DA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2CEE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81144" w14:paraId="61867F5B" w14:textId="77777777" w:rsidTr="00545BBE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CCE33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F26F5" w14:textId="77777777" w:rsidR="00181144" w:rsidRDefault="00181144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42C6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7919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A5BF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181144" w14:paraId="1FC87EA1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0A045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16B96" w14:textId="77777777" w:rsidR="00181144" w:rsidRDefault="00181144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0DB5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BFEE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EBF3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  <w:tr w:rsidR="00181144" w14:paraId="3A305A1E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EA68D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854AC" w14:textId="77777777" w:rsidR="00181144" w:rsidRDefault="00181144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9836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34D9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2B84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  <w:tr w:rsidR="00181144" w14:paraId="4E58E0AE" w14:textId="77777777" w:rsidTr="00545B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FE11C7" w14:textId="77777777" w:rsidR="00181144" w:rsidRDefault="00181144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CFA2E" w14:textId="77777777" w:rsidR="00181144" w:rsidRDefault="00181144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32AF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432F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333A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  <w:tr w:rsidR="00181144" w14:paraId="54297C74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B05E49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F6A8" w14:textId="77777777" w:rsidR="00181144" w:rsidRDefault="00181144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356F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B11A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FAC0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  <w:tr w:rsidR="00181144" w14:paraId="670FC512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984CC6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63195" w14:textId="77777777" w:rsidR="00181144" w:rsidRDefault="00181144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E73B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A664" w14:textId="77777777" w:rsidR="00181144" w:rsidRDefault="00181144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09A5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  <w:tr w:rsidR="00181144" w14:paraId="2C02C561" w14:textId="77777777" w:rsidTr="00545BB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084457" w14:textId="77777777" w:rsidR="00181144" w:rsidRDefault="00181144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2A0A9" w14:textId="77777777" w:rsidR="00181144" w:rsidRDefault="00181144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C9C5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4B28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070A" w14:textId="77777777" w:rsidR="00181144" w:rsidRDefault="00181144" w:rsidP="001243AA">
            <w:pPr>
              <w:pStyle w:val="TAC"/>
              <w:rPr>
                <w:rFonts w:cs="Arial"/>
              </w:rPr>
            </w:pPr>
          </w:p>
        </w:tc>
      </w:tr>
    </w:tbl>
    <w:p w14:paraId="67601B23" w14:textId="77777777" w:rsidR="00076948" w:rsidRDefault="00076948" w:rsidP="00076948">
      <w:pPr>
        <w:rPr>
          <w:lang w:val="sv-SE"/>
        </w:rPr>
      </w:pPr>
    </w:p>
    <w:p w14:paraId="1A2CC000" w14:textId="77777777" w:rsidR="00C16FFC" w:rsidRDefault="00C16FFC" w:rsidP="00076948">
      <w:pPr>
        <w:rPr>
          <w:lang w:val="sv-SE"/>
        </w:rPr>
      </w:pPr>
    </w:p>
    <w:p w14:paraId="6CFDF09E" w14:textId="26DDF67C" w:rsidR="00076948" w:rsidRDefault="00076948" w:rsidP="0007694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D65B46">
        <w:rPr>
          <w:b/>
          <w:bCs/>
        </w:rPr>
        <w:t>6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 w:rsidR="00D9082C">
        <w:rPr>
          <w:b/>
          <w:bCs/>
        </w:rPr>
        <w:t>9</w:t>
      </w:r>
      <w:r>
        <w:rPr>
          <w:b/>
          <w:bCs/>
        </w:rPr>
        <w:t xml:space="preserve"> and </w:t>
      </w:r>
      <w:r w:rsidR="00D9082C">
        <w:rPr>
          <w:b/>
          <w:bCs/>
        </w:rPr>
        <w:t>10</w:t>
      </w:r>
      <w:r>
        <w:rPr>
          <w:b/>
          <w:bCs/>
        </w:rPr>
        <w:t xml:space="preserve"> when specifying A-MPR </w:t>
      </w:r>
      <w:r w:rsidRPr="00154ABB">
        <w:rPr>
          <w:b/>
          <w:bCs/>
        </w:rPr>
        <w:t>for n26 PC</w:t>
      </w:r>
      <w:r w:rsidR="00D9082C">
        <w:rPr>
          <w:b/>
          <w:bCs/>
        </w:rPr>
        <w:t>3</w:t>
      </w:r>
      <w:r w:rsidRPr="00154ABB">
        <w:rPr>
          <w:b/>
          <w:bCs/>
        </w:rPr>
        <w:t xml:space="preserve"> NS_1</w:t>
      </w:r>
      <w:r>
        <w:rPr>
          <w:b/>
          <w:bCs/>
        </w:rPr>
        <w:t>3</w:t>
      </w:r>
      <w:r w:rsidRPr="00154ABB">
        <w:rPr>
          <w:b/>
          <w:bCs/>
        </w:rPr>
        <w:t>.</w:t>
      </w:r>
    </w:p>
    <w:p w14:paraId="0F6AFD10" w14:textId="70CFA0EB" w:rsidR="00076948" w:rsidRPr="0036102B" w:rsidRDefault="00076948" w:rsidP="0036102B">
      <w:pPr>
        <w:pStyle w:val="TH"/>
      </w:pPr>
      <w:r w:rsidRPr="001D0283">
        <w:t xml:space="preserve">Table </w:t>
      </w:r>
      <w:r>
        <w:t>9</w:t>
      </w:r>
      <w:r w:rsidRPr="001D0283">
        <w:t>: A-MPR regions for NS_1</w:t>
      </w:r>
      <w:r>
        <w:t>3 PC3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6102B" w:rsidRPr="00587E4D" w14:paraId="199A2AB9" w14:textId="77777777" w:rsidTr="007408D0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1B7F" w14:textId="77777777" w:rsidR="0036102B" w:rsidRPr="00CE194C" w:rsidRDefault="0036102B" w:rsidP="007408D0">
            <w:pPr>
              <w:pStyle w:val="TAH"/>
              <w:rPr>
                <w:lang w:eastAsia="zh-CN"/>
              </w:rPr>
            </w:pPr>
            <w:r w:rsidRPr="00CE194C">
              <w:t>Channel BW</w:t>
            </w:r>
          </w:p>
        </w:tc>
        <w:tc>
          <w:tcPr>
            <w:tcW w:w="2160" w:type="dxa"/>
            <w:shd w:val="clear" w:color="auto" w:fill="auto"/>
          </w:tcPr>
          <w:p w14:paraId="4AEE9900" w14:textId="77777777" w:rsidR="0036102B" w:rsidRPr="00CE194C" w:rsidRDefault="0036102B" w:rsidP="007408D0">
            <w:pPr>
              <w:pStyle w:val="TAH"/>
            </w:pPr>
            <w:r w:rsidRPr="00CE194C">
              <w:t>Carrier Frequency, Fc, MHz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061E0" w14:textId="77777777" w:rsidR="0036102B" w:rsidRPr="00CE194C" w:rsidRDefault="0036102B" w:rsidP="007408D0">
            <w:pPr>
              <w:pStyle w:val="TAH"/>
              <w:rPr>
                <w:lang w:eastAsia="zh-CN"/>
              </w:rPr>
            </w:pPr>
            <w:r w:rsidRPr="00CE194C">
              <w:t>RB</w:t>
            </w:r>
            <w:r w:rsidRPr="00CE194C">
              <w:rPr>
                <w:vertAlign w:val="subscript"/>
              </w:rPr>
              <w:t>Start</w:t>
            </w:r>
            <w:r w:rsidRPr="00CE194C">
              <w:t>*12*SCS (MHz)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7B626" w14:textId="77777777" w:rsidR="0036102B" w:rsidRPr="00CE194C" w:rsidRDefault="0036102B" w:rsidP="007408D0">
            <w:pPr>
              <w:pStyle w:val="TAH"/>
              <w:rPr>
                <w:lang w:eastAsia="zh-CN"/>
              </w:rPr>
            </w:pPr>
            <w:r w:rsidRPr="00CE194C">
              <w:t>L</w:t>
            </w:r>
            <w:r w:rsidRPr="00CE194C">
              <w:rPr>
                <w:vertAlign w:val="subscript"/>
              </w:rPr>
              <w:t>CRB</w:t>
            </w:r>
            <w:r w:rsidRPr="00CE194C">
              <w:t>*12*SCS (MHz)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BF99" w14:textId="77777777" w:rsidR="0036102B" w:rsidRPr="00CE194C" w:rsidRDefault="0036102B" w:rsidP="007408D0">
            <w:pPr>
              <w:pStyle w:val="TAH"/>
              <w:rPr>
                <w:lang w:eastAsia="zh-CN"/>
              </w:rPr>
            </w:pPr>
            <w:r w:rsidRPr="00CE194C">
              <w:t>A-MPR</w:t>
            </w:r>
          </w:p>
        </w:tc>
      </w:tr>
      <w:tr w:rsidR="0036102B" w:rsidRPr="00587E4D" w14:paraId="74C7ED68" w14:textId="77777777" w:rsidTr="007408D0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5C263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CE194C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F3F3C" w14:textId="77777777" w:rsidR="0036102B" w:rsidRPr="00CE194C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5B89B085" w14:textId="77777777" w:rsidR="0036102B" w:rsidRPr="00CE194C" w:rsidRDefault="0036102B" w:rsidP="007408D0">
            <w:pPr>
              <w:pStyle w:val="TAC"/>
              <w:rPr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C258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969E" w14:textId="778DA357" w:rsidR="0036102B" w:rsidRPr="00CE194C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A5</w:t>
            </w:r>
          </w:p>
        </w:tc>
      </w:tr>
      <w:tr w:rsidR="0036102B" w:rsidRPr="00587E4D" w14:paraId="088A49F6" w14:textId="77777777" w:rsidTr="007408D0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34EBAFF5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0CA2989" w14:textId="77777777" w:rsidR="0036102B" w:rsidRPr="00CE194C" w:rsidRDefault="0036102B" w:rsidP="007408D0">
            <w:pPr>
              <w:pStyle w:val="TAC"/>
              <w:rPr>
                <w:color w:val="000000" w:themeColor="text1"/>
              </w:rPr>
            </w:pPr>
            <w:r w:rsidRPr="00CE194C">
              <w:rPr>
                <w:color w:val="000000" w:themeColor="text1"/>
              </w:rPr>
              <w:t xml:space="preserve">820.5 </w:t>
            </w:r>
            <w:r w:rsidRPr="00CE194C">
              <w:rPr>
                <w:color w:val="000000" w:themeColor="text1"/>
                <w:lang w:val="en-US"/>
              </w:rPr>
              <w:t>=</w:t>
            </w:r>
            <w:r w:rsidRPr="00CE194C">
              <w:rPr>
                <w:color w:val="000000" w:themeColor="text1"/>
              </w:rPr>
              <w:t xml:space="preserve"> Fc</w:t>
            </w:r>
          </w:p>
        </w:tc>
        <w:tc>
          <w:tcPr>
            <w:tcW w:w="2160" w:type="dxa"/>
            <w:shd w:val="clear" w:color="auto" w:fill="auto"/>
          </w:tcPr>
          <w:p w14:paraId="76A85D4F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929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7E4D" w14:textId="71001587" w:rsidR="0036102B" w:rsidRPr="00CE194C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A6</w:t>
            </w:r>
          </w:p>
        </w:tc>
      </w:tr>
      <w:tr w:rsidR="0036102B" w:rsidRPr="005464C8" w14:paraId="7E201FE4" w14:textId="77777777" w:rsidTr="007408D0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3C440AC1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95D6449" w14:textId="77777777" w:rsidR="0036102B" w:rsidRPr="00CE194C" w:rsidRDefault="0036102B" w:rsidP="007408D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2EDCF3A7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C0ACF" w14:textId="77777777" w:rsidR="0036102B" w:rsidRPr="00CE194C" w:rsidRDefault="0036102B" w:rsidP="007408D0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896E" w14:textId="6659398B" w:rsidR="0036102B" w:rsidRPr="00CE194C" w:rsidRDefault="0036102B" w:rsidP="007408D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A7</w:t>
            </w:r>
          </w:p>
        </w:tc>
      </w:tr>
    </w:tbl>
    <w:p w14:paraId="40BD48D0" w14:textId="77777777" w:rsidR="0036102B" w:rsidRDefault="0036102B" w:rsidP="00076948">
      <w:pPr>
        <w:rPr>
          <w:lang w:val="sv-SE"/>
        </w:rPr>
      </w:pPr>
    </w:p>
    <w:p w14:paraId="167B0717" w14:textId="0746E6C2" w:rsidR="00076948" w:rsidRPr="0034716B" w:rsidRDefault="00076948" w:rsidP="00076948">
      <w:pPr>
        <w:pStyle w:val="TH"/>
      </w:pPr>
      <w:r w:rsidRPr="001D0283">
        <w:t xml:space="preserve">Table </w:t>
      </w:r>
      <w:r>
        <w:t>10</w:t>
      </w:r>
      <w:r w:rsidRPr="001D0283">
        <w:t>: A-MPR regions for NS_1</w:t>
      </w:r>
      <w:r>
        <w:t>3 PC3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91"/>
        <w:gridCol w:w="391"/>
      </w:tblGrid>
      <w:tr w:rsidR="00C16FFC" w14:paraId="622271CE" w14:textId="77777777" w:rsidTr="002B66F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CCC0" w14:textId="77777777" w:rsidR="00C16FFC" w:rsidRDefault="00C16FFC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BD29" w14:textId="77777777" w:rsidR="00C16FFC" w:rsidRDefault="00C16FFC" w:rsidP="001243AA">
            <w:pPr>
              <w:pStyle w:val="TAH"/>
            </w:pPr>
            <w:r>
              <w:t>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BED1" w14:textId="77777777" w:rsidR="00C16FFC" w:rsidRDefault="00C16FFC" w:rsidP="001243AA">
            <w:pPr>
              <w:pStyle w:val="TAH"/>
            </w:pPr>
            <w:r>
              <w:t>A6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122" w14:textId="77777777" w:rsidR="00C16FFC" w:rsidRDefault="00C16FFC" w:rsidP="001243AA">
            <w:pPr>
              <w:pStyle w:val="TAH"/>
            </w:pPr>
            <w:r>
              <w:t>A7</w:t>
            </w:r>
          </w:p>
        </w:tc>
      </w:tr>
      <w:tr w:rsidR="00C16FFC" w14:paraId="49E4B96A" w14:textId="77777777" w:rsidTr="002B66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C5B63" w14:textId="77777777" w:rsidR="00C16FFC" w:rsidRDefault="00C16FFC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ADDE6" w14:textId="77777777" w:rsidR="00C16FFC" w:rsidRDefault="00C16FFC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A0FE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DAFB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BD8D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C16FFC" w14:paraId="2ADDF9D4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A06A0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D1047" w14:textId="77777777" w:rsidR="00C16FFC" w:rsidRDefault="00C16FFC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39B4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73EC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1427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</w:tr>
      <w:tr w:rsidR="00C16FFC" w14:paraId="1F8DF652" w14:textId="77777777" w:rsidTr="002B66FE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615CE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F46DE" w14:textId="77777777" w:rsidR="00C16FFC" w:rsidRDefault="00C16FFC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93FC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DC27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8116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0D1E0555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F6CA6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F35F" w14:textId="77777777" w:rsidR="00C16FFC" w:rsidRDefault="00C16FFC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5FE7" w14:textId="77777777" w:rsidR="00C16FFC" w:rsidRPr="00EF476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D2F8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5AD3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798D41F0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3597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7C608" w14:textId="77777777" w:rsidR="00C16FFC" w:rsidRDefault="00C16FFC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1B7D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6A8C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320F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40891961" w14:textId="77777777" w:rsidTr="002B66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279045" w14:textId="77777777" w:rsidR="00C16FFC" w:rsidRDefault="00C16FFC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6791C" w14:textId="77777777" w:rsidR="00C16FFC" w:rsidRDefault="00C16FFC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12366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068D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2ADD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10A7B1E0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9F87CF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A0DC8" w14:textId="77777777" w:rsidR="00C16FFC" w:rsidRDefault="00C16FFC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759F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FE93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0E83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56989EDE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FA2A3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0CE6" w14:textId="77777777" w:rsidR="00C16FFC" w:rsidRDefault="00C16FFC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AA8C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9248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8A55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6F739CED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138922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B910" w14:textId="77777777" w:rsidR="00C16FFC" w:rsidRDefault="00C16FFC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8813D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E69E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ECA0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</w:tbl>
    <w:p w14:paraId="50AECCBD" w14:textId="77777777" w:rsidR="00076948" w:rsidRDefault="00076948" w:rsidP="00076948">
      <w:pPr>
        <w:rPr>
          <w:lang w:val="sv-SE"/>
        </w:rPr>
      </w:pPr>
    </w:p>
    <w:p w14:paraId="5CF14234" w14:textId="77777777" w:rsidR="00076948" w:rsidRDefault="00076948" w:rsidP="00076948">
      <w:pPr>
        <w:rPr>
          <w:lang w:val="sv-SE"/>
        </w:rPr>
      </w:pPr>
    </w:p>
    <w:p w14:paraId="2E85B309" w14:textId="09C9D50F" w:rsidR="00076948" w:rsidRDefault="00076948" w:rsidP="0007694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D65B46">
        <w:rPr>
          <w:b/>
          <w:bCs/>
        </w:rPr>
        <w:t>7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 w:rsidR="00A50385">
        <w:rPr>
          <w:b/>
          <w:bCs/>
        </w:rPr>
        <w:t>11</w:t>
      </w:r>
      <w:r>
        <w:rPr>
          <w:b/>
          <w:bCs/>
        </w:rPr>
        <w:t xml:space="preserve"> and </w:t>
      </w:r>
      <w:r w:rsidR="00A50385">
        <w:rPr>
          <w:b/>
          <w:bCs/>
        </w:rPr>
        <w:t>12</w:t>
      </w:r>
      <w:r>
        <w:rPr>
          <w:b/>
          <w:bCs/>
        </w:rPr>
        <w:t xml:space="preserve"> when specifying A-MPR </w:t>
      </w:r>
      <w:r w:rsidRPr="00154ABB">
        <w:rPr>
          <w:b/>
          <w:bCs/>
        </w:rPr>
        <w:t>for n26 PC</w:t>
      </w:r>
      <w:r w:rsidR="00D6032F">
        <w:rPr>
          <w:b/>
          <w:bCs/>
        </w:rPr>
        <w:t>3</w:t>
      </w:r>
      <w:r w:rsidRPr="00154ABB">
        <w:rPr>
          <w:b/>
          <w:bCs/>
        </w:rPr>
        <w:t xml:space="preserve"> NS_1</w:t>
      </w:r>
      <w:r>
        <w:rPr>
          <w:b/>
          <w:bCs/>
        </w:rPr>
        <w:t>5</w:t>
      </w:r>
      <w:r w:rsidRPr="00154ABB">
        <w:rPr>
          <w:b/>
          <w:bCs/>
        </w:rPr>
        <w:t>.</w:t>
      </w:r>
    </w:p>
    <w:p w14:paraId="408AB31D" w14:textId="0F6998C8" w:rsidR="00076948" w:rsidRPr="00EE63BA" w:rsidRDefault="00076948" w:rsidP="00EE63BA">
      <w:pPr>
        <w:pStyle w:val="TH"/>
      </w:pPr>
      <w:r w:rsidRPr="001D0283">
        <w:t xml:space="preserve">Table </w:t>
      </w:r>
      <w:r>
        <w:t>11</w:t>
      </w:r>
      <w:r w:rsidRPr="001D0283">
        <w:t>: A-MPR regions for NS_1</w:t>
      </w:r>
      <w:r>
        <w:t>5 PC3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1266"/>
      </w:tblGrid>
      <w:tr w:rsidR="0036102B" w:rsidRPr="004D5ACB" w14:paraId="6EA7B795" w14:textId="77777777" w:rsidTr="007408D0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4D73" w14:textId="77777777" w:rsidR="0036102B" w:rsidRPr="004B4769" w:rsidRDefault="0036102B" w:rsidP="007408D0">
            <w:pPr>
              <w:pStyle w:val="TAH"/>
              <w:keepNext w:val="0"/>
              <w:rPr>
                <w:lang w:eastAsia="zh-CN"/>
              </w:rPr>
            </w:pPr>
            <w:r w:rsidRPr="004B4769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BAB1270" w14:textId="77777777" w:rsidR="0036102B" w:rsidRPr="004B4769" w:rsidRDefault="0036102B" w:rsidP="007408D0">
            <w:pPr>
              <w:pStyle w:val="TAH"/>
            </w:pPr>
            <w:r w:rsidRPr="004B4769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F2E7A" w14:textId="77777777" w:rsidR="0036102B" w:rsidRPr="004B4769" w:rsidRDefault="0036102B" w:rsidP="007408D0">
            <w:pPr>
              <w:pStyle w:val="TAH"/>
              <w:rPr>
                <w:lang w:eastAsia="zh-CN"/>
              </w:rPr>
            </w:pPr>
            <w:r w:rsidRPr="004B4769">
              <w:t>RB</w:t>
            </w:r>
            <w:r w:rsidRPr="004B4769">
              <w:rPr>
                <w:vertAlign w:val="subscript"/>
              </w:rPr>
              <w:t>end</w:t>
            </w:r>
            <w:r w:rsidRPr="004B4769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C55A" w14:textId="77777777" w:rsidR="0036102B" w:rsidRPr="004B4769" w:rsidRDefault="0036102B" w:rsidP="007408D0">
            <w:pPr>
              <w:pStyle w:val="TAH"/>
              <w:rPr>
                <w:lang w:eastAsia="zh-CN"/>
              </w:rPr>
            </w:pPr>
            <w:r w:rsidRPr="004B4769">
              <w:t>L</w:t>
            </w:r>
            <w:r w:rsidRPr="004B4769">
              <w:rPr>
                <w:vertAlign w:val="subscript"/>
              </w:rPr>
              <w:t>CRB</w:t>
            </w:r>
            <w:r w:rsidRPr="004B4769">
              <w:t>*12*SCS (MHz)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DEF07" w14:textId="77777777" w:rsidR="0036102B" w:rsidRPr="004B4769" w:rsidRDefault="0036102B" w:rsidP="007408D0">
            <w:pPr>
              <w:pStyle w:val="TAH"/>
              <w:rPr>
                <w:lang w:eastAsia="zh-CN"/>
              </w:rPr>
            </w:pPr>
            <w:r w:rsidRPr="004B4769">
              <w:t>A-MPR</w:t>
            </w:r>
          </w:p>
        </w:tc>
      </w:tr>
      <w:tr w:rsidR="0036102B" w:rsidRPr="004D5ACB" w14:paraId="089A41A2" w14:textId="77777777" w:rsidTr="007408D0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333AB961" w14:textId="77777777" w:rsidR="0036102B" w:rsidRPr="004B4769" w:rsidRDefault="0036102B" w:rsidP="007408D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B4769">
              <w:rPr>
                <w:rFonts w:cs="Arial"/>
                <w:lang w:eastAsia="zh-CN"/>
              </w:rPr>
              <w:t>7 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6EE68797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A564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t>≥ 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1B8C8" w14:textId="77777777" w:rsidR="0036102B" w:rsidRPr="004B4769" w:rsidRDefault="0036102B" w:rsidP="007408D0">
            <w:pPr>
              <w:pStyle w:val="TAC"/>
            </w:pPr>
            <w:r w:rsidRPr="004B4769">
              <w:t>&gt; 0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A720" w14:textId="08EA7EF6" w:rsidR="0036102B" w:rsidRPr="004B4769" w:rsidRDefault="0036102B" w:rsidP="007408D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</w:tr>
      <w:tr w:rsidR="0036102B" w:rsidRPr="004D5ACB" w14:paraId="540BF549" w14:textId="77777777" w:rsidTr="007408D0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0D49083" w14:textId="77777777" w:rsidR="0036102B" w:rsidRPr="004B4769" w:rsidRDefault="0036102B" w:rsidP="007408D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15B8AEF6" w14:textId="77777777" w:rsidR="0036102B" w:rsidRPr="004B4769" w:rsidRDefault="0036102B" w:rsidP="007408D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CBDC6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&lt; 4.5, ≥ 2.16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4DCB" w14:textId="77777777" w:rsidR="0036102B" w:rsidRPr="004B4769" w:rsidRDefault="0036102B" w:rsidP="007408D0">
            <w:pPr>
              <w:pStyle w:val="TAC"/>
            </w:pPr>
            <w:r w:rsidRPr="004B4769">
              <w:rPr>
                <w:rFonts w:cs="Arial"/>
              </w:rPr>
              <w:t>≥ 1.8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17B3" w14:textId="5629ABBE" w:rsidR="0036102B" w:rsidRPr="004B4769" w:rsidRDefault="0036102B" w:rsidP="007408D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</w:tr>
      <w:tr w:rsidR="0036102B" w:rsidRPr="004D5ACB" w14:paraId="69A0069E" w14:textId="77777777" w:rsidTr="007408D0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69CDC164" w14:textId="77777777" w:rsidR="0036102B" w:rsidRPr="004B4769" w:rsidRDefault="0036102B" w:rsidP="007408D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10B4C" w14:textId="77777777" w:rsidR="0036102B" w:rsidRPr="004B4769" w:rsidRDefault="0036102B" w:rsidP="007408D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20A7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t>≤ 1.44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696D" w14:textId="77777777" w:rsidR="0036102B" w:rsidRPr="004B4769" w:rsidRDefault="0036102B" w:rsidP="007408D0">
            <w:pPr>
              <w:pStyle w:val="TAC"/>
            </w:pPr>
            <w:r w:rsidRPr="004B4769">
              <w:t>≤ 0.36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74BC" w14:textId="4BEF04BF" w:rsidR="0036102B" w:rsidRPr="004B4769" w:rsidRDefault="0036102B" w:rsidP="007408D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</w:tr>
      <w:tr w:rsidR="0036102B" w:rsidRPr="004D5ACB" w14:paraId="5F03A03B" w14:textId="77777777" w:rsidTr="007408D0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B2ACFB0" w14:textId="77777777" w:rsidR="0036102B" w:rsidRPr="004B4769" w:rsidRDefault="0036102B" w:rsidP="007408D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746E692D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838 &lt; Fc ≤ 841.5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E62C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t>&gt; 0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0585" w14:textId="77777777" w:rsidR="0036102B" w:rsidRPr="004B4769" w:rsidRDefault="0036102B" w:rsidP="007408D0">
            <w:pPr>
              <w:pStyle w:val="TAC"/>
            </w:pPr>
            <w:r w:rsidRPr="004B4769">
              <w:t>&gt;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897F" w14:textId="7BADF3FD" w:rsidR="0036102B" w:rsidRPr="004B4769" w:rsidRDefault="00DC7102" w:rsidP="007408D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 w:rsidR="0036102B" w:rsidRPr="008030DA" w14:paraId="1D6FE8C3" w14:textId="77777777" w:rsidTr="007408D0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926E222" w14:textId="77777777" w:rsidR="0036102B" w:rsidRPr="004B4769" w:rsidRDefault="0036102B" w:rsidP="007408D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BDFF01" w14:textId="77777777" w:rsidR="0036102B" w:rsidRPr="004B4769" w:rsidRDefault="0036102B" w:rsidP="007408D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9C3C" w14:textId="77777777" w:rsidR="0036102B" w:rsidRPr="004B4769" w:rsidRDefault="0036102B" w:rsidP="007408D0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 xml:space="preserve">≥ </w:t>
            </w:r>
            <w:r w:rsidRPr="004B4769">
              <w:t>5.94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7F98" w14:textId="77777777" w:rsidR="0036102B" w:rsidRPr="004B4769" w:rsidRDefault="0036102B" w:rsidP="007408D0">
            <w:pPr>
              <w:pStyle w:val="TAC"/>
            </w:pPr>
            <w:r w:rsidRPr="004B4769">
              <w:t>≤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9CE0" w14:textId="7866B97C" w:rsidR="0036102B" w:rsidRPr="004B4769" w:rsidRDefault="00DC7102" w:rsidP="007408D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MPR is enough</w:t>
            </w:r>
          </w:p>
        </w:tc>
      </w:tr>
    </w:tbl>
    <w:p w14:paraId="5DED2BA1" w14:textId="77777777" w:rsidR="0036102B" w:rsidRDefault="0036102B" w:rsidP="00076948">
      <w:pPr>
        <w:rPr>
          <w:lang w:val="sv-SE"/>
        </w:rPr>
      </w:pPr>
    </w:p>
    <w:p w14:paraId="24062EF6" w14:textId="61B4DBC4" w:rsidR="00076948" w:rsidRPr="0034716B" w:rsidRDefault="00076948" w:rsidP="00076948">
      <w:pPr>
        <w:pStyle w:val="TH"/>
      </w:pPr>
      <w:r w:rsidRPr="001D0283">
        <w:t xml:space="preserve">Table </w:t>
      </w:r>
      <w:r>
        <w:t>12</w:t>
      </w:r>
      <w:r w:rsidRPr="001D0283">
        <w:t>: A-MPR regions for NS_1</w:t>
      </w:r>
      <w:r>
        <w:t>5 PC3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491"/>
        <w:gridCol w:w="391"/>
        <w:gridCol w:w="371"/>
        <w:gridCol w:w="471"/>
      </w:tblGrid>
      <w:tr w:rsidR="00C16FFC" w14:paraId="08DCBFD9" w14:textId="77777777" w:rsidTr="002B66F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F4D8" w14:textId="77777777" w:rsidR="00C16FFC" w:rsidRDefault="00C16FFC" w:rsidP="001243AA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E560" w14:textId="77777777" w:rsidR="00C16FFC" w:rsidRDefault="00C16FFC" w:rsidP="001243AA">
            <w:pPr>
              <w:pStyle w:val="TAH"/>
            </w:pPr>
            <w:r>
              <w:t>A7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4B9" w14:textId="77777777" w:rsidR="00C16FFC" w:rsidRDefault="00C16FFC" w:rsidP="001243AA">
            <w:pPr>
              <w:pStyle w:val="TAH"/>
            </w:pPr>
            <w:r>
              <w:t>A8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E6AC" w14:textId="77777777" w:rsidR="00C16FFC" w:rsidRDefault="00C16FFC" w:rsidP="001243AA">
            <w:pPr>
              <w:pStyle w:val="TAH"/>
            </w:pPr>
            <w:r>
              <w:t>A9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29AD" w14:textId="77777777" w:rsidR="00C16FFC" w:rsidRDefault="00C16FFC" w:rsidP="001243AA">
            <w:pPr>
              <w:pStyle w:val="TAH"/>
            </w:pPr>
            <w:r>
              <w:t>A10</w:t>
            </w:r>
          </w:p>
        </w:tc>
      </w:tr>
      <w:tr w:rsidR="00C16FFC" w14:paraId="3B290008" w14:textId="77777777" w:rsidTr="002B66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E4729" w14:textId="77777777" w:rsidR="00C16FFC" w:rsidRDefault="00C16FFC" w:rsidP="001243A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CB5BA" w14:textId="77777777" w:rsidR="00C16FFC" w:rsidRDefault="00C16FFC" w:rsidP="001243AA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8581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4CAD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46621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05A9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C16FFC" w14:paraId="1E39C27C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3125E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4635C" w14:textId="77777777" w:rsidR="00C16FFC" w:rsidRDefault="00C16FFC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497A4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328B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A84F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9FD0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16FFC" w14:paraId="322F09EE" w14:textId="77777777" w:rsidTr="002B66FE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6D34F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54362" w14:textId="77777777" w:rsidR="00C16FFC" w:rsidRDefault="00C16FFC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6DD99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E5A3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97AC0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FE1A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C16FFC" w14:paraId="7DB904A0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CCB2C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B3D6A" w14:textId="77777777" w:rsidR="00C16FFC" w:rsidRDefault="00C16FFC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FCA9A" w14:textId="77777777" w:rsidR="00C16FFC" w:rsidRPr="00EF476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272C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A9CA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65F4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C16FFC" w14:paraId="2257E073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356CD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D269" w14:textId="77777777" w:rsidR="00C16FFC" w:rsidRDefault="00C16FFC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DB1C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C0A0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92D7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1E59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  <w:tr w:rsidR="00C16FFC" w14:paraId="1DA714EF" w14:textId="77777777" w:rsidTr="002B66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4A6463" w14:textId="77777777" w:rsidR="00C16FFC" w:rsidRDefault="00C16FFC" w:rsidP="001243A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9DDD0" w14:textId="77777777" w:rsidR="00C16FFC" w:rsidRDefault="00C16FFC" w:rsidP="001243AA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F6913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E90E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F67F8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8389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C16FFC" w14:paraId="6994CB4A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DAD989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825E6" w14:textId="77777777" w:rsidR="00C16FFC" w:rsidRDefault="00C16FFC" w:rsidP="001243AA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2CD2E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5BBD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4F6D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0CC6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C16FFC" w14:paraId="6DF3D8A2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47BB0A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F2A5A" w14:textId="77777777" w:rsidR="00C16FFC" w:rsidRDefault="00C16FFC" w:rsidP="001243AA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88F9F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80D6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D3C74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F625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C16FFC" w14:paraId="61AE4D5B" w14:textId="77777777" w:rsidTr="002B66F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CAADF8" w14:textId="77777777" w:rsidR="00C16FFC" w:rsidRDefault="00C16FFC" w:rsidP="001243AA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0EB53" w14:textId="77777777" w:rsidR="00C16FFC" w:rsidRDefault="00C16FFC" w:rsidP="001243AA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075AA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E28A" w14:textId="77777777" w:rsidR="00C16FFC" w:rsidRDefault="00C16FFC" w:rsidP="001243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76D0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E99F" w14:textId="77777777" w:rsidR="00C16FFC" w:rsidRDefault="00C16FFC" w:rsidP="001243AA">
            <w:pPr>
              <w:pStyle w:val="TAC"/>
              <w:rPr>
                <w:rFonts w:cs="Arial"/>
              </w:rPr>
            </w:pPr>
          </w:p>
        </w:tc>
      </w:tr>
    </w:tbl>
    <w:p w14:paraId="05C0E5F6" w14:textId="1AA9C49F" w:rsidR="00CD5D51" w:rsidRPr="00B27045" w:rsidRDefault="00CD5D51" w:rsidP="00665F11">
      <w:pPr>
        <w:rPr>
          <w:lang w:val="sv-SE"/>
        </w:rPr>
      </w:pPr>
    </w:p>
    <w:p w14:paraId="79DCE916" w14:textId="1DD36908" w:rsidR="0073496C" w:rsidRPr="00E92332" w:rsidRDefault="00665F11" w:rsidP="0073496C">
      <w:pPr>
        <w:pStyle w:val="Heading1"/>
        <w:rPr>
          <w:lang w:val="en-US"/>
        </w:rPr>
      </w:pPr>
      <w:r>
        <w:rPr>
          <w:lang w:val="en-US"/>
        </w:rPr>
        <w:t>4</w:t>
      </w:r>
      <w:r w:rsidR="0073496C" w:rsidRPr="00E92332">
        <w:rPr>
          <w:lang w:val="en-US"/>
        </w:rPr>
        <w:tab/>
        <w:t>Conclusion</w:t>
      </w:r>
      <w:r w:rsidR="00F1354A" w:rsidRPr="00E92332">
        <w:rPr>
          <w:lang w:val="en-US"/>
        </w:rPr>
        <w:t>s</w:t>
      </w:r>
    </w:p>
    <w:p w14:paraId="0B30FC97" w14:textId="63A79F91" w:rsidR="00AF3BBE" w:rsidRDefault="00E575DC" w:rsidP="00990806">
      <w:pPr>
        <w:rPr>
          <w:lang w:val="en-US"/>
        </w:rPr>
      </w:pPr>
      <w:r>
        <w:rPr>
          <w:lang w:val="en-US"/>
        </w:rPr>
        <w:t>We have made</w:t>
      </w:r>
      <w:r w:rsidR="00CA15B3">
        <w:rPr>
          <w:lang w:val="en-US"/>
        </w:rPr>
        <w:t xml:space="preserve"> the</w:t>
      </w:r>
      <w:r>
        <w:rPr>
          <w:lang w:val="en-US"/>
        </w:rPr>
        <w:t xml:space="preserve"> following proposals based on our</w:t>
      </w:r>
      <w:r w:rsidR="00D66052">
        <w:rPr>
          <w:lang w:val="en-US"/>
        </w:rPr>
        <w:t xml:space="preserve"> observations and</w:t>
      </w:r>
      <w:r>
        <w:rPr>
          <w:lang w:val="en-US"/>
        </w:rPr>
        <w:t xml:space="preserve"> simulation results.</w:t>
      </w:r>
    </w:p>
    <w:p w14:paraId="63D5FA4F" w14:textId="1F8D8B91" w:rsidR="00BE75F9" w:rsidRDefault="00BE75F9" w:rsidP="00990806">
      <w:pPr>
        <w:rPr>
          <w:lang w:val="en-US"/>
        </w:rPr>
      </w:pPr>
      <w:r w:rsidRPr="00154ABB">
        <w:rPr>
          <w:b/>
          <w:bCs/>
        </w:rPr>
        <w:t xml:space="preserve">Proposal 1: RAN4 shall </w:t>
      </w:r>
      <w:r>
        <w:rPr>
          <w:b/>
          <w:bCs/>
        </w:rPr>
        <w:t>consider removing the texts “Outer/Inner”, “Outer” and “</w:t>
      </w:r>
      <w:r w:rsidRPr="00C463ED">
        <w:rPr>
          <w:b/>
          <w:bCs/>
          <w:lang w:val="en-US"/>
        </w:rPr>
        <w:t>Edge/Inner”</w:t>
      </w:r>
      <w:r>
        <w:rPr>
          <w:b/>
          <w:bCs/>
        </w:rPr>
        <w:t xml:space="preserve"> from the NS_12, NS_13, NS_14 and NS_15 A-MPR tables.</w:t>
      </w:r>
    </w:p>
    <w:p w14:paraId="49D5063A" w14:textId="77777777" w:rsid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2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1 and 2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2</w:t>
      </w:r>
      <w:r w:rsidRPr="00154ABB">
        <w:rPr>
          <w:b/>
          <w:bCs/>
        </w:rPr>
        <w:t xml:space="preserve"> NS_12.</w:t>
      </w:r>
    </w:p>
    <w:p w14:paraId="5B87DBD1" w14:textId="77777777" w:rsid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3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3 and 4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2</w:t>
      </w:r>
      <w:r w:rsidRPr="00154ABB">
        <w:rPr>
          <w:b/>
          <w:bCs/>
        </w:rPr>
        <w:t xml:space="preserve"> NS_1</w:t>
      </w:r>
      <w:r>
        <w:rPr>
          <w:b/>
          <w:bCs/>
        </w:rPr>
        <w:t>3</w:t>
      </w:r>
      <w:r w:rsidRPr="00154ABB">
        <w:rPr>
          <w:b/>
          <w:bCs/>
        </w:rPr>
        <w:t>.</w:t>
      </w:r>
    </w:p>
    <w:p w14:paraId="1933B465" w14:textId="77777777" w:rsid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4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5 and 6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2</w:t>
      </w:r>
      <w:r w:rsidRPr="00154ABB">
        <w:rPr>
          <w:b/>
          <w:bCs/>
        </w:rPr>
        <w:t xml:space="preserve"> NS_1</w:t>
      </w:r>
      <w:r>
        <w:rPr>
          <w:b/>
          <w:bCs/>
        </w:rPr>
        <w:t>5</w:t>
      </w:r>
      <w:r w:rsidRPr="00154ABB">
        <w:rPr>
          <w:b/>
          <w:bCs/>
        </w:rPr>
        <w:t>.</w:t>
      </w:r>
    </w:p>
    <w:p w14:paraId="57311823" w14:textId="77777777" w:rsid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5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7 and 8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3</w:t>
      </w:r>
      <w:r w:rsidRPr="00154ABB">
        <w:rPr>
          <w:b/>
          <w:bCs/>
        </w:rPr>
        <w:t xml:space="preserve"> NS_12.</w:t>
      </w:r>
    </w:p>
    <w:p w14:paraId="3E8E11FB" w14:textId="77777777" w:rsid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6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9 and 10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3</w:t>
      </w:r>
      <w:r w:rsidRPr="00154ABB">
        <w:rPr>
          <w:b/>
          <w:bCs/>
        </w:rPr>
        <w:t xml:space="preserve"> NS_1</w:t>
      </w:r>
      <w:r>
        <w:rPr>
          <w:b/>
          <w:bCs/>
        </w:rPr>
        <w:t>3</w:t>
      </w:r>
      <w:r w:rsidRPr="00154ABB">
        <w:rPr>
          <w:b/>
          <w:bCs/>
        </w:rPr>
        <w:t>.</w:t>
      </w:r>
    </w:p>
    <w:p w14:paraId="3B270447" w14:textId="4656E1EA" w:rsidR="002A6CF6" w:rsidRPr="008F4CA8" w:rsidRDefault="008F4CA8" w:rsidP="008F4CA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7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consider the</w:t>
      </w:r>
      <w:r w:rsidRPr="00154ABB">
        <w:rPr>
          <w:b/>
          <w:bCs/>
        </w:rPr>
        <w:t xml:space="preserve"> </w:t>
      </w:r>
      <w:r>
        <w:rPr>
          <w:b/>
          <w:bCs/>
        </w:rPr>
        <w:t xml:space="preserve">A-MPR in </w:t>
      </w:r>
      <w:r w:rsidRPr="00154ABB">
        <w:rPr>
          <w:b/>
          <w:bCs/>
        </w:rPr>
        <w:t xml:space="preserve">tables </w:t>
      </w:r>
      <w:r>
        <w:rPr>
          <w:b/>
          <w:bCs/>
        </w:rPr>
        <w:t xml:space="preserve">11 and 12 when specifying A-MPR </w:t>
      </w:r>
      <w:r w:rsidRPr="00154ABB">
        <w:rPr>
          <w:b/>
          <w:bCs/>
        </w:rPr>
        <w:t>for n26 PC</w:t>
      </w:r>
      <w:r>
        <w:rPr>
          <w:b/>
          <w:bCs/>
        </w:rPr>
        <w:t>3</w:t>
      </w:r>
      <w:r w:rsidRPr="00154ABB">
        <w:rPr>
          <w:b/>
          <w:bCs/>
        </w:rPr>
        <w:t xml:space="preserve"> NS_1</w:t>
      </w:r>
      <w:r>
        <w:rPr>
          <w:b/>
          <w:bCs/>
        </w:rPr>
        <w:t>5</w:t>
      </w:r>
      <w:r w:rsidRPr="00154ABB">
        <w:rPr>
          <w:b/>
          <w:bCs/>
        </w:rPr>
        <w:t>.</w:t>
      </w:r>
    </w:p>
    <w:p w14:paraId="77782BA7" w14:textId="58976033" w:rsidR="00020F23" w:rsidRDefault="00665F11" w:rsidP="00020F23">
      <w:pPr>
        <w:pStyle w:val="Heading1"/>
        <w:rPr>
          <w:lang w:val="en-US"/>
        </w:rPr>
      </w:pPr>
      <w:r>
        <w:rPr>
          <w:lang w:val="en-US"/>
        </w:rPr>
        <w:t>5</w:t>
      </w:r>
      <w:r w:rsidR="00020F23" w:rsidRPr="00E92332">
        <w:rPr>
          <w:lang w:val="en-US"/>
        </w:rPr>
        <w:tab/>
        <w:t>References</w:t>
      </w:r>
    </w:p>
    <w:p w14:paraId="540E877B" w14:textId="2BB6C7A7" w:rsidR="00E2143A" w:rsidRPr="00E92332" w:rsidRDefault="00E2143A" w:rsidP="00103568">
      <w:pPr>
        <w:rPr>
          <w:lang w:val="en-US"/>
        </w:rPr>
      </w:pPr>
      <w:r w:rsidRPr="00E92332">
        <w:rPr>
          <w:lang w:val="en-US"/>
        </w:rPr>
        <w:t>[</w:t>
      </w:r>
      <w:r w:rsidR="00203EA7">
        <w:rPr>
          <w:lang w:val="en-US"/>
        </w:rPr>
        <w:t>1</w:t>
      </w:r>
      <w:r w:rsidRPr="00E92332">
        <w:rPr>
          <w:lang w:val="en-US"/>
        </w:rPr>
        <w:t xml:space="preserve">] </w:t>
      </w:r>
      <w:r w:rsidR="00A97C26" w:rsidRPr="00A97C26">
        <w:rPr>
          <w:lang w:val="en-US"/>
        </w:rPr>
        <w:t>R4-2502870</w:t>
      </w:r>
      <w:r w:rsidR="0017455D" w:rsidRPr="00E92332">
        <w:rPr>
          <w:lang w:val="en-US"/>
        </w:rPr>
        <w:t>,</w:t>
      </w:r>
      <w:r w:rsidR="00FD2DD4" w:rsidRPr="00E92332">
        <w:rPr>
          <w:lang w:val="en-US"/>
        </w:rPr>
        <w:t xml:space="preserve"> </w:t>
      </w:r>
      <w:r w:rsidR="00A97C26" w:rsidRPr="00A97C26">
        <w:rPr>
          <w:lang w:val="en-US"/>
        </w:rPr>
        <w:t>WF on requirements for 7MHz channel bandwidth</w:t>
      </w:r>
      <w:r w:rsidR="00A97C26">
        <w:rPr>
          <w:lang w:val="en-US"/>
        </w:rPr>
        <w:t xml:space="preserve">, </w:t>
      </w:r>
      <w:r w:rsidR="00A97C26">
        <w:t>Ericsson</w:t>
      </w:r>
    </w:p>
    <w:p w14:paraId="6FC762A4" w14:textId="4255FFF6" w:rsidR="00203EA7" w:rsidRPr="00F9126F" w:rsidRDefault="00203EA7" w:rsidP="00203EA7">
      <w:pPr>
        <w:rPr>
          <w:lang w:val="en-US"/>
        </w:rPr>
      </w:pPr>
      <w:r w:rsidRPr="00E92332">
        <w:rPr>
          <w:lang w:val="en-US"/>
        </w:rPr>
        <w:t>[</w:t>
      </w:r>
      <w:r>
        <w:rPr>
          <w:lang w:val="en-US"/>
        </w:rPr>
        <w:t>2</w:t>
      </w:r>
      <w:r w:rsidRPr="00E92332">
        <w:rPr>
          <w:lang w:val="en-US"/>
        </w:rPr>
        <w:t xml:space="preserve">] </w:t>
      </w:r>
      <w:r w:rsidR="004F0733" w:rsidRPr="004F0733">
        <w:rPr>
          <w:lang w:val="en-US"/>
        </w:rPr>
        <w:t>R4-2507954</w:t>
      </w:r>
      <w:r w:rsidRPr="00E92332">
        <w:rPr>
          <w:lang w:val="en-US"/>
        </w:rPr>
        <w:t>,</w:t>
      </w:r>
      <w:r>
        <w:rPr>
          <w:lang w:val="en-US"/>
        </w:rPr>
        <w:t xml:space="preserve"> </w:t>
      </w:r>
      <w:r w:rsidR="004F0733">
        <w:t>WF on 7 MHz channel BW</w:t>
      </w:r>
      <w:r>
        <w:rPr>
          <w:lang w:val="en-US"/>
        </w:rPr>
        <w:t xml:space="preserve">, </w:t>
      </w:r>
      <w:r w:rsidR="004F0733" w:rsidRPr="004F0733">
        <w:rPr>
          <w:lang w:val="en-US"/>
        </w:rPr>
        <w:t>Ericsson</w:t>
      </w:r>
    </w:p>
    <w:p w14:paraId="7A90AE0E" w14:textId="4BE763D7" w:rsidR="001B6730" w:rsidRPr="00E92332" w:rsidRDefault="001B6730" w:rsidP="00F1354A">
      <w:pPr>
        <w:rPr>
          <w:lang w:val="en-US"/>
        </w:rPr>
      </w:pPr>
    </w:p>
    <w:sectPr w:rsidR="001B6730" w:rsidRPr="00E92332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AFC4" w14:textId="77777777" w:rsidR="00B07B8D" w:rsidRDefault="00B07B8D" w:rsidP="002B3503">
      <w:pPr>
        <w:spacing w:after="0"/>
      </w:pPr>
      <w:r>
        <w:separator/>
      </w:r>
    </w:p>
  </w:endnote>
  <w:endnote w:type="continuationSeparator" w:id="0">
    <w:p w14:paraId="73C66E40" w14:textId="77777777" w:rsidR="00B07B8D" w:rsidRDefault="00B07B8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D38C2" w14:textId="77777777" w:rsidR="00B07B8D" w:rsidRDefault="00B07B8D" w:rsidP="002B3503">
      <w:pPr>
        <w:spacing w:after="0"/>
      </w:pPr>
      <w:r>
        <w:separator/>
      </w:r>
    </w:p>
  </w:footnote>
  <w:footnote w:type="continuationSeparator" w:id="0">
    <w:p w14:paraId="0C810222" w14:textId="77777777" w:rsidR="00B07B8D" w:rsidRDefault="00B07B8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B0"/>
    <w:rsid w:val="00010884"/>
    <w:rsid w:val="00010ACF"/>
    <w:rsid w:val="00013C65"/>
    <w:rsid w:val="0001625A"/>
    <w:rsid w:val="00020F23"/>
    <w:rsid w:val="0003263E"/>
    <w:rsid w:val="000370A5"/>
    <w:rsid w:val="00037DDF"/>
    <w:rsid w:val="00040D52"/>
    <w:rsid w:val="000446EC"/>
    <w:rsid w:val="00047E16"/>
    <w:rsid w:val="0005187F"/>
    <w:rsid w:val="00053D2F"/>
    <w:rsid w:val="00062FBC"/>
    <w:rsid w:val="000638D8"/>
    <w:rsid w:val="00063E41"/>
    <w:rsid w:val="00066687"/>
    <w:rsid w:val="000667DC"/>
    <w:rsid w:val="00067294"/>
    <w:rsid w:val="00071079"/>
    <w:rsid w:val="000738D8"/>
    <w:rsid w:val="00076948"/>
    <w:rsid w:val="00077E8D"/>
    <w:rsid w:val="00084476"/>
    <w:rsid w:val="00084771"/>
    <w:rsid w:val="0008585F"/>
    <w:rsid w:val="00090156"/>
    <w:rsid w:val="00091F0B"/>
    <w:rsid w:val="000A2BE0"/>
    <w:rsid w:val="000A2C26"/>
    <w:rsid w:val="000A37DD"/>
    <w:rsid w:val="000A3DFD"/>
    <w:rsid w:val="000A6473"/>
    <w:rsid w:val="000A6A9A"/>
    <w:rsid w:val="000B0C5F"/>
    <w:rsid w:val="000B3B17"/>
    <w:rsid w:val="000B4E56"/>
    <w:rsid w:val="000B5E8E"/>
    <w:rsid w:val="000C23CC"/>
    <w:rsid w:val="000C6264"/>
    <w:rsid w:val="000D0A17"/>
    <w:rsid w:val="000D1A8B"/>
    <w:rsid w:val="000D6BB4"/>
    <w:rsid w:val="000E4D14"/>
    <w:rsid w:val="000F2546"/>
    <w:rsid w:val="000F30A3"/>
    <w:rsid w:val="000F50EC"/>
    <w:rsid w:val="000F74EE"/>
    <w:rsid w:val="000F7A78"/>
    <w:rsid w:val="001008F9"/>
    <w:rsid w:val="00101626"/>
    <w:rsid w:val="00103568"/>
    <w:rsid w:val="00113DD7"/>
    <w:rsid w:val="001213F2"/>
    <w:rsid w:val="00121D5E"/>
    <w:rsid w:val="00121DE2"/>
    <w:rsid w:val="001221D2"/>
    <w:rsid w:val="00123DFA"/>
    <w:rsid w:val="001243AA"/>
    <w:rsid w:val="00124C33"/>
    <w:rsid w:val="0012520C"/>
    <w:rsid w:val="0012571B"/>
    <w:rsid w:val="00126504"/>
    <w:rsid w:val="00132198"/>
    <w:rsid w:val="00133A81"/>
    <w:rsid w:val="00135AFE"/>
    <w:rsid w:val="00136265"/>
    <w:rsid w:val="001364A1"/>
    <w:rsid w:val="00142113"/>
    <w:rsid w:val="00143AFD"/>
    <w:rsid w:val="001458FC"/>
    <w:rsid w:val="0015000E"/>
    <w:rsid w:val="0015134D"/>
    <w:rsid w:val="00154ABB"/>
    <w:rsid w:val="0015578A"/>
    <w:rsid w:val="001568C3"/>
    <w:rsid w:val="00157835"/>
    <w:rsid w:val="001612E8"/>
    <w:rsid w:val="0016131F"/>
    <w:rsid w:val="00163A2B"/>
    <w:rsid w:val="001663F0"/>
    <w:rsid w:val="001679E6"/>
    <w:rsid w:val="001711BA"/>
    <w:rsid w:val="0017159C"/>
    <w:rsid w:val="0017455D"/>
    <w:rsid w:val="001751F1"/>
    <w:rsid w:val="00176A94"/>
    <w:rsid w:val="00181144"/>
    <w:rsid w:val="00182F32"/>
    <w:rsid w:val="00185082"/>
    <w:rsid w:val="00187AC5"/>
    <w:rsid w:val="00190BBE"/>
    <w:rsid w:val="00193C90"/>
    <w:rsid w:val="001953B8"/>
    <w:rsid w:val="001A3F81"/>
    <w:rsid w:val="001A47F2"/>
    <w:rsid w:val="001A7EE7"/>
    <w:rsid w:val="001B30C1"/>
    <w:rsid w:val="001B3578"/>
    <w:rsid w:val="001B6495"/>
    <w:rsid w:val="001B6730"/>
    <w:rsid w:val="001B791F"/>
    <w:rsid w:val="001C098F"/>
    <w:rsid w:val="001C473D"/>
    <w:rsid w:val="001C620D"/>
    <w:rsid w:val="001C6298"/>
    <w:rsid w:val="001D216B"/>
    <w:rsid w:val="001D44A7"/>
    <w:rsid w:val="001D64A5"/>
    <w:rsid w:val="001E4F63"/>
    <w:rsid w:val="001E6A23"/>
    <w:rsid w:val="001E78B1"/>
    <w:rsid w:val="00203EA7"/>
    <w:rsid w:val="00206F91"/>
    <w:rsid w:val="00210AA4"/>
    <w:rsid w:val="00211AA3"/>
    <w:rsid w:val="002127E2"/>
    <w:rsid w:val="00214879"/>
    <w:rsid w:val="00214C5F"/>
    <w:rsid w:val="00214C87"/>
    <w:rsid w:val="00214CF4"/>
    <w:rsid w:val="00215035"/>
    <w:rsid w:val="00215862"/>
    <w:rsid w:val="00222A74"/>
    <w:rsid w:val="00230F65"/>
    <w:rsid w:val="00236070"/>
    <w:rsid w:val="0024072D"/>
    <w:rsid w:val="00240FCE"/>
    <w:rsid w:val="00241E14"/>
    <w:rsid w:val="002422DF"/>
    <w:rsid w:val="002515F4"/>
    <w:rsid w:val="0025512D"/>
    <w:rsid w:val="00255FFB"/>
    <w:rsid w:val="00260340"/>
    <w:rsid w:val="00261A60"/>
    <w:rsid w:val="002621C3"/>
    <w:rsid w:val="0026744E"/>
    <w:rsid w:val="00271A59"/>
    <w:rsid w:val="00273303"/>
    <w:rsid w:val="00277449"/>
    <w:rsid w:val="002827DB"/>
    <w:rsid w:val="00283612"/>
    <w:rsid w:val="00284D62"/>
    <w:rsid w:val="00291DDD"/>
    <w:rsid w:val="00294E6D"/>
    <w:rsid w:val="002A67DB"/>
    <w:rsid w:val="002A6CF6"/>
    <w:rsid w:val="002A7181"/>
    <w:rsid w:val="002B2074"/>
    <w:rsid w:val="002B227C"/>
    <w:rsid w:val="002B3503"/>
    <w:rsid w:val="002B3CD4"/>
    <w:rsid w:val="002B520A"/>
    <w:rsid w:val="002B6006"/>
    <w:rsid w:val="002B66FE"/>
    <w:rsid w:val="002C155B"/>
    <w:rsid w:val="002C2C9A"/>
    <w:rsid w:val="002D2822"/>
    <w:rsid w:val="002D4117"/>
    <w:rsid w:val="002D722C"/>
    <w:rsid w:val="002D7D3E"/>
    <w:rsid w:val="002E3637"/>
    <w:rsid w:val="002F6A38"/>
    <w:rsid w:val="00304DA8"/>
    <w:rsid w:val="003060FD"/>
    <w:rsid w:val="003077B7"/>
    <w:rsid w:val="00326A59"/>
    <w:rsid w:val="00333F1B"/>
    <w:rsid w:val="0034716B"/>
    <w:rsid w:val="00347DEA"/>
    <w:rsid w:val="0035117F"/>
    <w:rsid w:val="0036102B"/>
    <w:rsid w:val="0036527E"/>
    <w:rsid w:val="00367903"/>
    <w:rsid w:val="0037010F"/>
    <w:rsid w:val="00371041"/>
    <w:rsid w:val="003732AC"/>
    <w:rsid w:val="0037411B"/>
    <w:rsid w:val="0037548C"/>
    <w:rsid w:val="003777FE"/>
    <w:rsid w:val="00384F92"/>
    <w:rsid w:val="003A58B1"/>
    <w:rsid w:val="003B3B24"/>
    <w:rsid w:val="003C1845"/>
    <w:rsid w:val="003C42AC"/>
    <w:rsid w:val="003C6403"/>
    <w:rsid w:val="003C672D"/>
    <w:rsid w:val="003D0574"/>
    <w:rsid w:val="003D7C7F"/>
    <w:rsid w:val="003E0942"/>
    <w:rsid w:val="003E172B"/>
    <w:rsid w:val="003E31DF"/>
    <w:rsid w:val="003E46B0"/>
    <w:rsid w:val="003F3027"/>
    <w:rsid w:val="003F7C08"/>
    <w:rsid w:val="00400F07"/>
    <w:rsid w:val="00402DF6"/>
    <w:rsid w:val="004148DE"/>
    <w:rsid w:val="00414D6F"/>
    <w:rsid w:val="0042109F"/>
    <w:rsid w:val="00426099"/>
    <w:rsid w:val="00426A90"/>
    <w:rsid w:val="0043450E"/>
    <w:rsid w:val="004369F3"/>
    <w:rsid w:val="00446C38"/>
    <w:rsid w:val="004524FA"/>
    <w:rsid w:val="00453BA5"/>
    <w:rsid w:val="00454E53"/>
    <w:rsid w:val="00457B38"/>
    <w:rsid w:val="00460DAB"/>
    <w:rsid w:val="00460FEE"/>
    <w:rsid w:val="0048043B"/>
    <w:rsid w:val="00481546"/>
    <w:rsid w:val="00482477"/>
    <w:rsid w:val="00482DDD"/>
    <w:rsid w:val="004835A6"/>
    <w:rsid w:val="00491386"/>
    <w:rsid w:val="00494F18"/>
    <w:rsid w:val="00495EA1"/>
    <w:rsid w:val="004A0078"/>
    <w:rsid w:val="004A41DA"/>
    <w:rsid w:val="004A5761"/>
    <w:rsid w:val="004B13E1"/>
    <w:rsid w:val="004B3736"/>
    <w:rsid w:val="004B3894"/>
    <w:rsid w:val="004B7B20"/>
    <w:rsid w:val="004B7E43"/>
    <w:rsid w:val="004C0103"/>
    <w:rsid w:val="004C1D7C"/>
    <w:rsid w:val="004C58F9"/>
    <w:rsid w:val="004D09F8"/>
    <w:rsid w:val="004D0C67"/>
    <w:rsid w:val="004D3D81"/>
    <w:rsid w:val="004E0120"/>
    <w:rsid w:val="004E0341"/>
    <w:rsid w:val="004E038C"/>
    <w:rsid w:val="004E1F8B"/>
    <w:rsid w:val="004E2BA1"/>
    <w:rsid w:val="004E4F4D"/>
    <w:rsid w:val="004E71B1"/>
    <w:rsid w:val="004E7B7A"/>
    <w:rsid w:val="004F00EC"/>
    <w:rsid w:val="004F0733"/>
    <w:rsid w:val="004F0EB4"/>
    <w:rsid w:val="004F4215"/>
    <w:rsid w:val="004F43E1"/>
    <w:rsid w:val="00502CE0"/>
    <w:rsid w:val="005045F6"/>
    <w:rsid w:val="005052DF"/>
    <w:rsid w:val="005109DD"/>
    <w:rsid w:val="005206FF"/>
    <w:rsid w:val="0052117E"/>
    <w:rsid w:val="00522C8C"/>
    <w:rsid w:val="00530225"/>
    <w:rsid w:val="005309B7"/>
    <w:rsid w:val="00530E0A"/>
    <w:rsid w:val="00532D5C"/>
    <w:rsid w:val="00536057"/>
    <w:rsid w:val="00545BBE"/>
    <w:rsid w:val="00555F37"/>
    <w:rsid w:val="00560A63"/>
    <w:rsid w:val="00562BDC"/>
    <w:rsid w:val="00564B2E"/>
    <w:rsid w:val="00570B14"/>
    <w:rsid w:val="0057788B"/>
    <w:rsid w:val="005856DE"/>
    <w:rsid w:val="005919C2"/>
    <w:rsid w:val="00591D51"/>
    <w:rsid w:val="00591D5F"/>
    <w:rsid w:val="00595F9E"/>
    <w:rsid w:val="005A2F0C"/>
    <w:rsid w:val="005A35C6"/>
    <w:rsid w:val="005A6A8D"/>
    <w:rsid w:val="005A6EE6"/>
    <w:rsid w:val="005A7283"/>
    <w:rsid w:val="005B2640"/>
    <w:rsid w:val="005B62ED"/>
    <w:rsid w:val="005D1B23"/>
    <w:rsid w:val="005E3A82"/>
    <w:rsid w:val="005E401E"/>
    <w:rsid w:val="005E7116"/>
    <w:rsid w:val="005F1AE5"/>
    <w:rsid w:val="005F4052"/>
    <w:rsid w:val="005F6427"/>
    <w:rsid w:val="005F681F"/>
    <w:rsid w:val="005F6CE3"/>
    <w:rsid w:val="00601C9E"/>
    <w:rsid w:val="00602EB6"/>
    <w:rsid w:val="00605514"/>
    <w:rsid w:val="006104AF"/>
    <w:rsid w:val="00610EF2"/>
    <w:rsid w:val="006250AC"/>
    <w:rsid w:val="006255DE"/>
    <w:rsid w:val="00626983"/>
    <w:rsid w:val="0062713A"/>
    <w:rsid w:val="00627678"/>
    <w:rsid w:val="00631465"/>
    <w:rsid w:val="00632A91"/>
    <w:rsid w:val="006361A1"/>
    <w:rsid w:val="006363BC"/>
    <w:rsid w:val="00636CFC"/>
    <w:rsid w:val="00641C2E"/>
    <w:rsid w:val="00641D3C"/>
    <w:rsid w:val="00641E1F"/>
    <w:rsid w:val="00642EB5"/>
    <w:rsid w:val="00650590"/>
    <w:rsid w:val="006518CF"/>
    <w:rsid w:val="006548E5"/>
    <w:rsid w:val="00657F08"/>
    <w:rsid w:val="00660D65"/>
    <w:rsid w:val="00664DF6"/>
    <w:rsid w:val="00665F11"/>
    <w:rsid w:val="006744D0"/>
    <w:rsid w:val="006806E9"/>
    <w:rsid w:val="006868BA"/>
    <w:rsid w:val="006919C7"/>
    <w:rsid w:val="00692DA1"/>
    <w:rsid w:val="0069632C"/>
    <w:rsid w:val="006A793D"/>
    <w:rsid w:val="006B2932"/>
    <w:rsid w:val="006B58FE"/>
    <w:rsid w:val="006C1B1B"/>
    <w:rsid w:val="006C20AC"/>
    <w:rsid w:val="006C4A98"/>
    <w:rsid w:val="006C6840"/>
    <w:rsid w:val="006D07BB"/>
    <w:rsid w:val="006D12DA"/>
    <w:rsid w:val="006D15B6"/>
    <w:rsid w:val="006D4649"/>
    <w:rsid w:val="006D575C"/>
    <w:rsid w:val="006D77C8"/>
    <w:rsid w:val="006E1AD8"/>
    <w:rsid w:val="006E3559"/>
    <w:rsid w:val="006E5469"/>
    <w:rsid w:val="006F1606"/>
    <w:rsid w:val="006F2709"/>
    <w:rsid w:val="006F6E3A"/>
    <w:rsid w:val="00700831"/>
    <w:rsid w:val="00703672"/>
    <w:rsid w:val="00704267"/>
    <w:rsid w:val="00707297"/>
    <w:rsid w:val="00707DC1"/>
    <w:rsid w:val="00712277"/>
    <w:rsid w:val="00721516"/>
    <w:rsid w:val="00721CDB"/>
    <w:rsid w:val="00725E59"/>
    <w:rsid w:val="00725F5D"/>
    <w:rsid w:val="00726265"/>
    <w:rsid w:val="0073496C"/>
    <w:rsid w:val="00734EBD"/>
    <w:rsid w:val="00736E0F"/>
    <w:rsid w:val="0073766D"/>
    <w:rsid w:val="007377DB"/>
    <w:rsid w:val="00743D11"/>
    <w:rsid w:val="0075063E"/>
    <w:rsid w:val="0075374A"/>
    <w:rsid w:val="0076301D"/>
    <w:rsid w:val="00775BF6"/>
    <w:rsid w:val="0078292B"/>
    <w:rsid w:val="007843D9"/>
    <w:rsid w:val="007846D6"/>
    <w:rsid w:val="0078471E"/>
    <w:rsid w:val="0079231B"/>
    <w:rsid w:val="00792A00"/>
    <w:rsid w:val="00794808"/>
    <w:rsid w:val="00796364"/>
    <w:rsid w:val="007A599F"/>
    <w:rsid w:val="007A7BEC"/>
    <w:rsid w:val="007B64EF"/>
    <w:rsid w:val="007B6540"/>
    <w:rsid w:val="007C2FC5"/>
    <w:rsid w:val="007D20DF"/>
    <w:rsid w:val="007E00B9"/>
    <w:rsid w:val="007E2437"/>
    <w:rsid w:val="007E30FA"/>
    <w:rsid w:val="007E6235"/>
    <w:rsid w:val="007F106F"/>
    <w:rsid w:val="007F36C2"/>
    <w:rsid w:val="007F7086"/>
    <w:rsid w:val="008105A6"/>
    <w:rsid w:val="00813967"/>
    <w:rsid w:val="00820359"/>
    <w:rsid w:val="00820BC5"/>
    <w:rsid w:val="00822FAB"/>
    <w:rsid w:val="008233B1"/>
    <w:rsid w:val="008236E4"/>
    <w:rsid w:val="00823937"/>
    <w:rsid w:val="00850296"/>
    <w:rsid w:val="0085459F"/>
    <w:rsid w:val="008626FF"/>
    <w:rsid w:val="008634FE"/>
    <w:rsid w:val="00876A6D"/>
    <w:rsid w:val="00881EB7"/>
    <w:rsid w:val="008831C2"/>
    <w:rsid w:val="008A4493"/>
    <w:rsid w:val="008A671A"/>
    <w:rsid w:val="008A6A1E"/>
    <w:rsid w:val="008B0C05"/>
    <w:rsid w:val="008B1308"/>
    <w:rsid w:val="008B43A5"/>
    <w:rsid w:val="008D111D"/>
    <w:rsid w:val="008D639B"/>
    <w:rsid w:val="008E6A78"/>
    <w:rsid w:val="008E79AF"/>
    <w:rsid w:val="008F13F5"/>
    <w:rsid w:val="008F4CA8"/>
    <w:rsid w:val="008F6EEA"/>
    <w:rsid w:val="00905D49"/>
    <w:rsid w:val="009064A4"/>
    <w:rsid w:val="00911FDF"/>
    <w:rsid w:val="0091383D"/>
    <w:rsid w:val="00914272"/>
    <w:rsid w:val="0091652E"/>
    <w:rsid w:val="00917F6D"/>
    <w:rsid w:val="00924DA3"/>
    <w:rsid w:val="00933BF9"/>
    <w:rsid w:val="00940559"/>
    <w:rsid w:val="0094195E"/>
    <w:rsid w:val="0094632C"/>
    <w:rsid w:val="00955316"/>
    <w:rsid w:val="00957DA6"/>
    <w:rsid w:val="0096024C"/>
    <w:rsid w:val="009627F3"/>
    <w:rsid w:val="00965164"/>
    <w:rsid w:val="0096646D"/>
    <w:rsid w:val="00967155"/>
    <w:rsid w:val="00967C49"/>
    <w:rsid w:val="00971DF6"/>
    <w:rsid w:val="009741B6"/>
    <w:rsid w:val="00982B5E"/>
    <w:rsid w:val="00986EBD"/>
    <w:rsid w:val="00990806"/>
    <w:rsid w:val="009915C0"/>
    <w:rsid w:val="009935D0"/>
    <w:rsid w:val="009943D4"/>
    <w:rsid w:val="00994B01"/>
    <w:rsid w:val="00995CA4"/>
    <w:rsid w:val="00996062"/>
    <w:rsid w:val="0099771D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D1984"/>
    <w:rsid w:val="009D4260"/>
    <w:rsid w:val="009D7340"/>
    <w:rsid w:val="009E576F"/>
    <w:rsid w:val="009E6DEC"/>
    <w:rsid w:val="009F2483"/>
    <w:rsid w:val="009F40C4"/>
    <w:rsid w:val="009F6C68"/>
    <w:rsid w:val="009F7A51"/>
    <w:rsid w:val="00A026FF"/>
    <w:rsid w:val="00A033D4"/>
    <w:rsid w:val="00A039A3"/>
    <w:rsid w:val="00A05FD2"/>
    <w:rsid w:val="00A06797"/>
    <w:rsid w:val="00A10096"/>
    <w:rsid w:val="00A226F6"/>
    <w:rsid w:val="00A247D1"/>
    <w:rsid w:val="00A30DC4"/>
    <w:rsid w:val="00A31791"/>
    <w:rsid w:val="00A340C3"/>
    <w:rsid w:val="00A358C5"/>
    <w:rsid w:val="00A36F8B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385"/>
    <w:rsid w:val="00A50443"/>
    <w:rsid w:val="00A53E3F"/>
    <w:rsid w:val="00A565B1"/>
    <w:rsid w:val="00A57AC9"/>
    <w:rsid w:val="00A6002A"/>
    <w:rsid w:val="00A6018C"/>
    <w:rsid w:val="00A64399"/>
    <w:rsid w:val="00A66018"/>
    <w:rsid w:val="00A673E6"/>
    <w:rsid w:val="00A67A94"/>
    <w:rsid w:val="00A71D69"/>
    <w:rsid w:val="00A767DC"/>
    <w:rsid w:val="00A77E27"/>
    <w:rsid w:val="00A91B82"/>
    <w:rsid w:val="00A96312"/>
    <w:rsid w:val="00A978FF"/>
    <w:rsid w:val="00A97C26"/>
    <w:rsid w:val="00AB474E"/>
    <w:rsid w:val="00AB75FC"/>
    <w:rsid w:val="00AC344B"/>
    <w:rsid w:val="00AC50AB"/>
    <w:rsid w:val="00AD1832"/>
    <w:rsid w:val="00AE09F6"/>
    <w:rsid w:val="00AE2963"/>
    <w:rsid w:val="00AE3638"/>
    <w:rsid w:val="00AE3721"/>
    <w:rsid w:val="00AE62DA"/>
    <w:rsid w:val="00AE6327"/>
    <w:rsid w:val="00AF0724"/>
    <w:rsid w:val="00AF3BBE"/>
    <w:rsid w:val="00AF5BE5"/>
    <w:rsid w:val="00AF7CB0"/>
    <w:rsid w:val="00B0192C"/>
    <w:rsid w:val="00B03275"/>
    <w:rsid w:val="00B077C5"/>
    <w:rsid w:val="00B07B8D"/>
    <w:rsid w:val="00B1117F"/>
    <w:rsid w:val="00B20926"/>
    <w:rsid w:val="00B22561"/>
    <w:rsid w:val="00B27045"/>
    <w:rsid w:val="00B274B6"/>
    <w:rsid w:val="00B276B3"/>
    <w:rsid w:val="00B32C6A"/>
    <w:rsid w:val="00B4095A"/>
    <w:rsid w:val="00B43457"/>
    <w:rsid w:val="00B4385F"/>
    <w:rsid w:val="00B442B7"/>
    <w:rsid w:val="00B55700"/>
    <w:rsid w:val="00B63135"/>
    <w:rsid w:val="00B64FF9"/>
    <w:rsid w:val="00B65B59"/>
    <w:rsid w:val="00B66628"/>
    <w:rsid w:val="00B71CD5"/>
    <w:rsid w:val="00B73B34"/>
    <w:rsid w:val="00B813D6"/>
    <w:rsid w:val="00B83F75"/>
    <w:rsid w:val="00B90B2E"/>
    <w:rsid w:val="00B9666D"/>
    <w:rsid w:val="00BA14AE"/>
    <w:rsid w:val="00BA1DD2"/>
    <w:rsid w:val="00BA1FD0"/>
    <w:rsid w:val="00BA6533"/>
    <w:rsid w:val="00BB1927"/>
    <w:rsid w:val="00BB5064"/>
    <w:rsid w:val="00BC1E40"/>
    <w:rsid w:val="00BC2E97"/>
    <w:rsid w:val="00BC764C"/>
    <w:rsid w:val="00BE1016"/>
    <w:rsid w:val="00BE6DF3"/>
    <w:rsid w:val="00BE75F9"/>
    <w:rsid w:val="00BF1E69"/>
    <w:rsid w:val="00BF3A90"/>
    <w:rsid w:val="00BF4228"/>
    <w:rsid w:val="00BF4B17"/>
    <w:rsid w:val="00BF7260"/>
    <w:rsid w:val="00C00207"/>
    <w:rsid w:val="00C007C2"/>
    <w:rsid w:val="00C00D56"/>
    <w:rsid w:val="00C0678F"/>
    <w:rsid w:val="00C06F08"/>
    <w:rsid w:val="00C07A8D"/>
    <w:rsid w:val="00C165DA"/>
    <w:rsid w:val="00C16FFC"/>
    <w:rsid w:val="00C20F54"/>
    <w:rsid w:val="00C21554"/>
    <w:rsid w:val="00C21E09"/>
    <w:rsid w:val="00C22233"/>
    <w:rsid w:val="00C27009"/>
    <w:rsid w:val="00C325E8"/>
    <w:rsid w:val="00C33B37"/>
    <w:rsid w:val="00C463ED"/>
    <w:rsid w:val="00C50AB3"/>
    <w:rsid w:val="00C54367"/>
    <w:rsid w:val="00C6032C"/>
    <w:rsid w:val="00C7482A"/>
    <w:rsid w:val="00C81014"/>
    <w:rsid w:val="00C81190"/>
    <w:rsid w:val="00C82359"/>
    <w:rsid w:val="00C82DDD"/>
    <w:rsid w:val="00C84B81"/>
    <w:rsid w:val="00C8539D"/>
    <w:rsid w:val="00C86FD9"/>
    <w:rsid w:val="00C9368B"/>
    <w:rsid w:val="00C93BF8"/>
    <w:rsid w:val="00C9571C"/>
    <w:rsid w:val="00C95D94"/>
    <w:rsid w:val="00C96BD5"/>
    <w:rsid w:val="00C97CA8"/>
    <w:rsid w:val="00CA15B3"/>
    <w:rsid w:val="00CC154A"/>
    <w:rsid w:val="00CC6F8E"/>
    <w:rsid w:val="00CD25F8"/>
    <w:rsid w:val="00CD58B9"/>
    <w:rsid w:val="00CD58DF"/>
    <w:rsid w:val="00CD5D51"/>
    <w:rsid w:val="00CD5F6E"/>
    <w:rsid w:val="00CD6191"/>
    <w:rsid w:val="00CE0593"/>
    <w:rsid w:val="00CE2E27"/>
    <w:rsid w:val="00CE5C3C"/>
    <w:rsid w:val="00CF17B0"/>
    <w:rsid w:val="00CF36F7"/>
    <w:rsid w:val="00CF4412"/>
    <w:rsid w:val="00CF44B6"/>
    <w:rsid w:val="00CF4D43"/>
    <w:rsid w:val="00D054ED"/>
    <w:rsid w:val="00D07AD5"/>
    <w:rsid w:val="00D15978"/>
    <w:rsid w:val="00D2178B"/>
    <w:rsid w:val="00D22547"/>
    <w:rsid w:val="00D243C7"/>
    <w:rsid w:val="00D24A8E"/>
    <w:rsid w:val="00D275CC"/>
    <w:rsid w:val="00D33840"/>
    <w:rsid w:val="00D45EC9"/>
    <w:rsid w:val="00D47A46"/>
    <w:rsid w:val="00D513B6"/>
    <w:rsid w:val="00D6032F"/>
    <w:rsid w:val="00D65B46"/>
    <w:rsid w:val="00D66052"/>
    <w:rsid w:val="00D733F3"/>
    <w:rsid w:val="00D767C4"/>
    <w:rsid w:val="00D77CF5"/>
    <w:rsid w:val="00D87BA7"/>
    <w:rsid w:val="00D9082C"/>
    <w:rsid w:val="00D90B15"/>
    <w:rsid w:val="00D91552"/>
    <w:rsid w:val="00DA094C"/>
    <w:rsid w:val="00DA14C6"/>
    <w:rsid w:val="00DA22F1"/>
    <w:rsid w:val="00DA3063"/>
    <w:rsid w:val="00DA50E3"/>
    <w:rsid w:val="00DB2372"/>
    <w:rsid w:val="00DC0B8A"/>
    <w:rsid w:val="00DC0C9C"/>
    <w:rsid w:val="00DC40E5"/>
    <w:rsid w:val="00DC7102"/>
    <w:rsid w:val="00DD08FA"/>
    <w:rsid w:val="00DD5E02"/>
    <w:rsid w:val="00DD6811"/>
    <w:rsid w:val="00DE148D"/>
    <w:rsid w:val="00DE2080"/>
    <w:rsid w:val="00DE343D"/>
    <w:rsid w:val="00DE76D0"/>
    <w:rsid w:val="00DF1C58"/>
    <w:rsid w:val="00DF2E6B"/>
    <w:rsid w:val="00DF4043"/>
    <w:rsid w:val="00DF4078"/>
    <w:rsid w:val="00E015ED"/>
    <w:rsid w:val="00E03862"/>
    <w:rsid w:val="00E06832"/>
    <w:rsid w:val="00E069F2"/>
    <w:rsid w:val="00E075A8"/>
    <w:rsid w:val="00E0780C"/>
    <w:rsid w:val="00E10672"/>
    <w:rsid w:val="00E1069B"/>
    <w:rsid w:val="00E10AC4"/>
    <w:rsid w:val="00E112A9"/>
    <w:rsid w:val="00E11F55"/>
    <w:rsid w:val="00E15A9E"/>
    <w:rsid w:val="00E2143A"/>
    <w:rsid w:val="00E23619"/>
    <w:rsid w:val="00E256D6"/>
    <w:rsid w:val="00E33B68"/>
    <w:rsid w:val="00E416DA"/>
    <w:rsid w:val="00E41767"/>
    <w:rsid w:val="00E41A59"/>
    <w:rsid w:val="00E5539B"/>
    <w:rsid w:val="00E56955"/>
    <w:rsid w:val="00E575DC"/>
    <w:rsid w:val="00E57A8A"/>
    <w:rsid w:val="00E6188D"/>
    <w:rsid w:val="00E61EEA"/>
    <w:rsid w:val="00E63943"/>
    <w:rsid w:val="00E63D44"/>
    <w:rsid w:val="00E70531"/>
    <w:rsid w:val="00E724AE"/>
    <w:rsid w:val="00E7773D"/>
    <w:rsid w:val="00E8445A"/>
    <w:rsid w:val="00E8793C"/>
    <w:rsid w:val="00E92332"/>
    <w:rsid w:val="00E962C5"/>
    <w:rsid w:val="00EA0625"/>
    <w:rsid w:val="00EA3488"/>
    <w:rsid w:val="00EA6AFB"/>
    <w:rsid w:val="00EA77AD"/>
    <w:rsid w:val="00EB0713"/>
    <w:rsid w:val="00EB2E74"/>
    <w:rsid w:val="00EB5F7D"/>
    <w:rsid w:val="00EB7E20"/>
    <w:rsid w:val="00EC589F"/>
    <w:rsid w:val="00EC6846"/>
    <w:rsid w:val="00EE02A9"/>
    <w:rsid w:val="00EE0FE8"/>
    <w:rsid w:val="00EE1412"/>
    <w:rsid w:val="00EE63BA"/>
    <w:rsid w:val="00EF266A"/>
    <w:rsid w:val="00F00406"/>
    <w:rsid w:val="00F04AB4"/>
    <w:rsid w:val="00F12F88"/>
    <w:rsid w:val="00F1354A"/>
    <w:rsid w:val="00F21917"/>
    <w:rsid w:val="00F23BEC"/>
    <w:rsid w:val="00F40240"/>
    <w:rsid w:val="00F427F8"/>
    <w:rsid w:val="00F4301B"/>
    <w:rsid w:val="00F440F4"/>
    <w:rsid w:val="00F50FDC"/>
    <w:rsid w:val="00F52A50"/>
    <w:rsid w:val="00F537E2"/>
    <w:rsid w:val="00F54E9B"/>
    <w:rsid w:val="00F72C0B"/>
    <w:rsid w:val="00F746AF"/>
    <w:rsid w:val="00F74F0E"/>
    <w:rsid w:val="00F86034"/>
    <w:rsid w:val="00F86ADD"/>
    <w:rsid w:val="00F9126F"/>
    <w:rsid w:val="00F9486C"/>
    <w:rsid w:val="00F973E3"/>
    <w:rsid w:val="00F97D64"/>
    <w:rsid w:val="00FA1BB4"/>
    <w:rsid w:val="00FA42E2"/>
    <w:rsid w:val="00FB03C9"/>
    <w:rsid w:val="00FB1EC4"/>
    <w:rsid w:val="00FB2D97"/>
    <w:rsid w:val="00FB4418"/>
    <w:rsid w:val="00FB584B"/>
    <w:rsid w:val="00FC074F"/>
    <w:rsid w:val="00FC0B7D"/>
    <w:rsid w:val="00FC1C29"/>
    <w:rsid w:val="00FC288C"/>
    <w:rsid w:val="00FC3E0E"/>
    <w:rsid w:val="00FC3ED5"/>
    <w:rsid w:val="00FD085A"/>
    <w:rsid w:val="00FD2DD4"/>
    <w:rsid w:val="00FD53DC"/>
    <w:rsid w:val="00FD543C"/>
    <w:rsid w:val="00FD7028"/>
    <w:rsid w:val="00FE2703"/>
    <w:rsid w:val="00FF25EC"/>
    <w:rsid w:val="00FF4126"/>
    <w:rsid w:val="46CDD469"/>
    <w:rsid w:val="4F4CF7B6"/>
    <w:rsid w:val="55914C0E"/>
    <w:rsid w:val="658D9559"/>
    <w:rsid w:val="6D1B9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C139C"/>
  <w15:chartTrackingRefBased/>
  <w15:docId w15:val="{5186ED91-4A35-4010-8D19-F6A91850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B7E2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133</TotalTime>
  <Pages>5</Pages>
  <Words>1463</Words>
  <Characters>6776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379</cp:revision>
  <cp:lastPrinted>1900-01-01T08:00:00Z</cp:lastPrinted>
  <dcterms:created xsi:type="dcterms:W3CDTF">2023-09-27T16:47:00Z</dcterms:created>
  <dcterms:modified xsi:type="dcterms:W3CDTF">2025-08-15T13:53:00Z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